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BD6B8" w14:textId="34E6EE64" w:rsidR="00F07496" w:rsidRPr="00A27D77" w:rsidRDefault="005A2AD4" w:rsidP="005D2CE7">
      <w:pPr>
        <w:tabs>
          <w:tab w:val="right" w:leader="dot" w:pos="5387"/>
        </w:tabs>
        <w:spacing w:line="360" w:lineRule="auto"/>
        <w:jc w:val="center"/>
        <w:rPr>
          <w:b/>
          <w:u w:val="single"/>
        </w:rPr>
      </w:pPr>
      <w:r w:rsidRPr="00A27D77">
        <w:rPr>
          <w:b/>
          <w:u w:val="single"/>
        </w:rPr>
        <w:t>PROTOKÓŁ</w:t>
      </w:r>
      <w:r w:rsidR="00102774" w:rsidRPr="00A27D77">
        <w:rPr>
          <w:b/>
          <w:u w:val="single"/>
        </w:rPr>
        <w:t xml:space="preserve"> NR</w:t>
      </w:r>
      <w:r w:rsidR="00EE5315" w:rsidRPr="00A27D77">
        <w:rPr>
          <w:b/>
          <w:u w:val="single"/>
        </w:rPr>
        <w:tab/>
      </w:r>
    </w:p>
    <w:p w14:paraId="6ECFDEC5" w14:textId="57D981E7" w:rsidR="007109B4" w:rsidRPr="00A27D77" w:rsidRDefault="005A2AD4" w:rsidP="005D2CE7">
      <w:pPr>
        <w:tabs>
          <w:tab w:val="left" w:pos="1970"/>
        </w:tabs>
        <w:spacing w:line="360" w:lineRule="auto"/>
        <w:jc w:val="center"/>
        <w:rPr>
          <w:b/>
          <w:u w:val="single"/>
        </w:rPr>
      </w:pPr>
      <w:r w:rsidRPr="00A27D77">
        <w:rPr>
          <w:b/>
          <w:u w:val="single"/>
        </w:rPr>
        <w:t>OPISUJĄCY STAN NIERUCHOMOŚCI</w:t>
      </w:r>
    </w:p>
    <w:p w14:paraId="15FEE841" w14:textId="6FE12B4A" w:rsidR="004C751B" w:rsidRDefault="00985018" w:rsidP="005D2CE7">
      <w:pPr>
        <w:pStyle w:val="Default"/>
        <w:spacing w:line="360" w:lineRule="auto"/>
        <w:jc w:val="both"/>
        <w:rPr>
          <w:rFonts w:ascii="Century Gothic" w:hAnsi="Century Gothic"/>
          <w:color w:val="auto"/>
          <w:sz w:val="20"/>
          <w:szCs w:val="20"/>
        </w:rPr>
      </w:pPr>
      <w:r w:rsidRPr="00A27D77">
        <w:rPr>
          <w:rFonts w:ascii="Century Gothic" w:hAnsi="Century Gothic"/>
          <w:color w:val="auto"/>
          <w:sz w:val="20"/>
          <w:szCs w:val="20"/>
        </w:rPr>
        <w:t xml:space="preserve">objętej </w:t>
      </w:r>
      <w:r w:rsidR="0076202A">
        <w:rPr>
          <w:rFonts w:ascii="Century Gothic" w:hAnsi="Century Gothic"/>
          <w:color w:val="auto"/>
          <w:sz w:val="20"/>
          <w:szCs w:val="20"/>
        </w:rPr>
        <w:t>zgłoszeniem wykonania robót budowlanych</w:t>
      </w:r>
      <w:r w:rsidR="004C751B">
        <w:rPr>
          <w:rFonts w:ascii="Century Gothic" w:hAnsi="Century Gothic"/>
          <w:color w:val="auto"/>
          <w:sz w:val="20"/>
          <w:szCs w:val="20"/>
        </w:rPr>
        <w:t>:</w:t>
      </w:r>
      <w:r w:rsidR="0076202A">
        <w:rPr>
          <w:rFonts w:ascii="Century Gothic" w:hAnsi="Century Gothic"/>
          <w:color w:val="auto"/>
          <w:sz w:val="20"/>
          <w:szCs w:val="20"/>
        </w:rPr>
        <w:t xml:space="preserve"> </w:t>
      </w:r>
    </w:p>
    <w:p w14:paraId="3C030BB7" w14:textId="23EEAA10" w:rsidR="00985018" w:rsidRPr="00A27D77" w:rsidRDefault="0076202A" w:rsidP="005D2CE7">
      <w:pPr>
        <w:pStyle w:val="Default"/>
        <w:spacing w:line="360" w:lineRule="auto"/>
        <w:jc w:val="both"/>
        <w:rPr>
          <w:rFonts w:ascii="Century Gothic" w:hAnsi="Century Gothic"/>
          <w:b/>
          <w:color w:val="auto"/>
          <w:sz w:val="20"/>
          <w:szCs w:val="20"/>
        </w:rPr>
      </w:pPr>
      <w:r>
        <w:rPr>
          <w:rFonts w:ascii="Century Gothic" w:hAnsi="Century Gothic"/>
          <w:color w:val="auto"/>
          <w:sz w:val="20"/>
          <w:szCs w:val="20"/>
        </w:rPr>
        <w:t xml:space="preserve">…………………………………………………………………………………………………………………………………………….dla zadania remontowego </w:t>
      </w:r>
      <w:r w:rsidR="00985018" w:rsidRPr="00A27D77">
        <w:rPr>
          <w:rFonts w:ascii="Century Gothic" w:hAnsi="Century Gothic"/>
          <w:color w:val="auto"/>
          <w:sz w:val="20"/>
          <w:szCs w:val="20"/>
        </w:rPr>
        <w:t xml:space="preserve">pn. </w:t>
      </w:r>
      <w:r w:rsidRPr="0076202A">
        <w:rPr>
          <w:rFonts w:ascii="Century Gothic" w:hAnsi="Century Gothic"/>
          <w:b/>
          <w:color w:val="auto"/>
          <w:sz w:val="20"/>
          <w:szCs w:val="20"/>
        </w:rPr>
        <w:t>Remont gazociągu wysokiego ciśnienia DN 700 Jarosław - Rozwadów poprzez założenie opasek kompozytowych</w:t>
      </w:r>
    </w:p>
    <w:p w14:paraId="6A732F6F" w14:textId="3B5F7C57" w:rsidR="00FE5D9A" w:rsidRDefault="00FE5D9A" w:rsidP="005D2CE7">
      <w:pPr>
        <w:tabs>
          <w:tab w:val="left" w:pos="1970"/>
        </w:tabs>
        <w:spacing w:line="360" w:lineRule="auto"/>
        <w:rPr>
          <w:b/>
          <w:u w:val="single"/>
        </w:r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0762"/>
      </w:tblGrid>
      <w:tr w:rsidR="00DD26EA" w14:paraId="3E03D6A7" w14:textId="77777777" w:rsidTr="00DD26EA">
        <w:tc>
          <w:tcPr>
            <w:tcW w:w="10762" w:type="dxa"/>
            <w:shd w:val="clear" w:color="auto" w:fill="D9D9D9" w:themeFill="background1" w:themeFillShade="D9"/>
          </w:tcPr>
          <w:p w14:paraId="7A62DEA2" w14:textId="39966ABF" w:rsidR="00DD26EA" w:rsidRPr="00DD26EA" w:rsidRDefault="00DD26EA" w:rsidP="005D2CE7">
            <w:pPr>
              <w:tabs>
                <w:tab w:val="left" w:pos="1970"/>
              </w:tabs>
              <w:spacing w:line="360" w:lineRule="auto"/>
              <w:rPr>
                <w:b/>
              </w:rPr>
            </w:pPr>
            <w:r w:rsidRPr="00DD26EA">
              <w:rPr>
                <w:b/>
              </w:rPr>
              <w:t>Lokalizacja nieruchomości:</w:t>
            </w:r>
          </w:p>
        </w:tc>
      </w:tr>
    </w:tbl>
    <w:p w14:paraId="4DC39DB0" w14:textId="7A198A82" w:rsidR="003561E4" w:rsidRDefault="003561E4" w:rsidP="005D2CE7">
      <w:pPr>
        <w:tabs>
          <w:tab w:val="left" w:pos="1970"/>
        </w:tabs>
        <w:spacing w:line="360" w:lineRule="auto"/>
        <w:rPr>
          <w:b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4"/>
        <w:gridCol w:w="6798"/>
      </w:tblGrid>
      <w:tr w:rsidR="00FE5D9A" w:rsidRPr="00A27D77" w14:paraId="49FC3EB9" w14:textId="77777777" w:rsidTr="007D04A3">
        <w:trPr>
          <w:trHeight w:val="567"/>
        </w:trPr>
        <w:tc>
          <w:tcPr>
            <w:tcW w:w="3964" w:type="dxa"/>
          </w:tcPr>
          <w:p w14:paraId="38DD19C5" w14:textId="6AF04902" w:rsidR="00FE5D9A" w:rsidRPr="00A27D77" w:rsidRDefault="00FE5D9A" w:rsidP="005D2CE7">
            <w:pPr>
              <w:tabs>
                <w:tab w:val="left" w:pos="1970"/>
              </w:tabs>
              <w:spacing w:line="360" w:lineRule="auto"/>
            </w:pPr>
            <w:r w:rsidRPr="00A27D77">
              <w:t>Województwo:</w:t>
            </w:r>
          </w:p>
        </w:tc>
        <w:tc>
          <w:tcPr>
            <w:tcW w:w="6798" w:type="dxa"/>
          </w:tcPr>
          <w:p w14:paraId="1532693E" w14:textId="77777777" w:rsidR="00FE5D9A" w:rsidRPr="00A27D77" w:rsidRDefault="00FE5D9A" w:rsidP="005D2CE7">
            <w:pPr>
              <w:tabs>
                <w:tab w:val="left" w:pos="1970"/>
              </w:tabs>
              <w:spacing w:line="360" w:lineRule="auto"/>
            </w:pPr>
          </w:p>
        </w:tc>
      </w:tr>
      <w:tr w:rsidR="00FE5D9A" w:rsidRPr="00A27D77" w14:paraId="60BDD5B2" w14:textId="77777777" w:rsidTr="007D04A3">
        <w:trPr>
          <w:trHeight w:val="567"/>
        </w:trPr>
        <w:tc>
          <w:tcPr>
            <w:tcW w:w="3964" w:type="dxa"/>
          </w:tcPr>
          <w:p w14:paraId="6CFF18D2" w14:textId="1F2DCC03" w:rsidR="00FE5D9A" w:rsidRPr="00A27D77" w:rsidRDefault="00FE5D9A" w:rsidP="005D2CE7">
            <w:pPr>
              <w:tabs>
                <w:tab w:val="left" w:pos="1970"/>
              </w:tabs>
              <w:spacing w:line="360" w:lineRule="auto"/>
            </w:pPr>
            <w:r w:rsidRPr="00A27D77">
              <w:t>Gmina:</w:t>
            </w:r>
          </w:p>
        </w:tc>
        <w:tc>
          <w:tcPr>
            <w:tcW w:w="6798" w:type="dxa"/>
          </w:tcPr>
          <w:p w14:paraId="1168136C" w14:textId="77777777" w:rsidR="00FE5D9A" w:rsidRPr="00A27D77" w:rsidRDefault="00FE5D9A" w:rsidP="005D2CE7">
            <w:pPr>
              <w:tabs>
                <w:tab w:val="left" w:pos="1970"/>
              </w:tabs>
              <w:spacing w:line="360" w:lineRule="auto"/>
            </w:pPr>
          </w:p>
        </w:tc>
      </w:tr>
      <w:tr w:rsidR="00FE5D9A" w:rsidRPr="00A27D77" w14:paraId="582C7CAC" w14:textId="77777777" w:rsidTr="007D04A3">
        <w:trPr>
          <w:trHeight w:val="567"/>
        </w:trPr>
        <w:tc>
          <w:tcPr>
            <w:tcW w:w="3964" w:type="dxa"/>
          </w:tcPr>
          <w:p w14:paraId="6DBC0818" w14:textId="2F1C9C5D" w:rsidR="00FE5D9A" w:rsidRPr="00A27D77" w:rsidRDefault="00FE5D9A" w:rsidP="005D2CE7">
            <w:pPr>
              <w:tabs>
                <w:tab w:val="left" w:pos="1970"/>
              </w:tabs>
              <w:spacing w:line="360" w:lineRule="auto"/>
            </w:pPr>
            <w:r w:rsidRPr="00A27D77">
              <w:t>Obręb:</w:t>
            </w:r>
          </w:p>
        </w:tc>
        <w:tc>
          <w:tcPr>
            <w:tcW w:w="6798" w:type="dxa"/>
          </w:tcPr>
          <w:p w14:paraId="618F7947" w14:textId="77777777" w:rsidR="00FE5D9A" w:rsidRPr="00A27D77" w:rsidRDefault="00FE5D9A" w:rsidP="005D2CE7">
            <w:pPr>
              <w:tabs>
                <w:tab w:val="left" w:pos="1970"/>
              </w:tabs>
              <w:spacing w:line="360" w:lineRule="auto"/>
            </w:pPr>
          </w:p>
        </w:tc>
      </w:tr>
      <w:tr w:rsidR="00FE5D9A" w:rsidRPr="00A27D77" w14:paraId="161203F0" w14:textId="77777777" w:rsidTr="007D04A3">
        <w:trPr>
          <w:trHeight w:val="567"/>
        </w:trPr>
        <w:tc>
          <w:tcPr>
            <w:tcW w:w="3964" w:type="dxa"/>
          </w:tcPr>
          <w:p w14:paraId="3DB7B132" w14:textId="62CB91F6" w:rsidR="00FE5D9A" w:rsidRPr="00A27D77" w:rsidRDefault="00FE5D9A" w:rsidP="005D2CE7">
            <w:pPr>
              <w:tabs>
                <w:tab w:val="left" w:pos="1970"/>
              </w:tabs>
              <w:spacing w:line="360" w:lineRule="auto"/>
            </w:pPr>
            <w:r w:rsidRPr="00A27D77">
              <w:t>Numer ewidencyjny nieruchomości:</w:t>
            </w:r>
          </w:p>
        </w:tc>
        <w:tc>
          <w:tcPr>
            <w:tcW w:w="6798" w:type="dxa"/>
          </w:tcPr>
          <w:p w14:paraId="4B15956B" w14:textId="77777777" w:rsidR="00FE5D9A" w:rsidRPr="00A27D77" w:rsidRDefault="00FE5D9A" w:rsidP="005D2CE7">
            <w:pPr>
              <w:tabs>
                <w:tab w:val="left" w:pos="1970"/>
              </w:tabs>
              <w:spacing w:line="360" w:lineRule="auto"/>
            </w:pPr>
          </w:p>
        </w:tc>
      </w:tr>
      <w:tr w:rsidR="00FE5D9A" w:rsidRPr="00A27D77" w14:paraId="78546EC3" w14:textId="77777777" w:rsidTr="007D04A3">
        <w:trPr>
          <w:trHeight w:val="567"/>
        </w:trPr>
        <w:tc>
          <w:tcPr>
            <w:tcW w:w="3964" w:type="dxa"/>
          </w:tcPr>
          <w:p w14:paraId="4C2DCE67" w14:textId="17E02B57" w:rsidR="00FE5D9A" w:rsidRPr="00A27D77" w:rsidRDefault="00FE5D9A" w:rsidP="005D2CE7">
            <w:pPr>
              <w:tabs>
                <w:tab w:val="left" w:pos="1970"/>
              </w:tabs>
              <w:spacing w:line="360" w:lineRule="auto"/>
            </w:pPr>
            <w:r w:rsidRPr="00A27D77">
              <w:t>Numer Księgi Wieczystej:</w:t>
            </w:r>
          </w:p>
        </w:tc>
        <w:tc>
          <w:tcPr>
            <w:tcW w:w="6798" w:type="dxa"/>
          </w:tcPr>
          <w:p w14:paraId="14541272" w14:textId="77777777" w:rsidR="00FE5D9A" w:rsidRPr="00A27D77" w:rsidRDefault="00FE5D9A" w:rsidP="005D2CE7">
            <w:pPr>
              <w:tabs>
                <w:tab w:val="left" w:pos="1970"/>
              </w:tabs>
              <w:spacing w:line="360" w:lineRule="auto"/>
            </w:pPr>
          </w:p>
        </w:tc>
      </w:tr>
    </w:tbl>
    <w:p w14:paraId="3F51B08A" w14:textId="76F68749" w:rsidR="00FE5D9A" w:rsidRDefault="00FE5D9A" w:rsidP="005D2CE7">
      <w:pPr>
        <w:tabs>
          <w:tab w:val="left" w:pos="1970"/>
        </w:tabs>
        <w:spacing w:line="360" w:lineRule="auto"/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0762"/>
      </w:tblGrid>
      <w:tr w:rsidR="00DD26EA" w:rsidRPr="00DD26EA" w14:paraId="39A1F097" w14:textId="77777777" w:rsidTr="00DD26EA">
        <w:tc>
          <w:tcPr>
            <w:tcW w:w="10762" w:type="dxa"/>
            <w:shd w:val="clear" w:color="auto" w:fill="D9D9D9" w:themeFill="background1" w:themeFillShade="D9"/>
          </w:tcPr>
          <w:p w14:paraId="59E17713" w14:textId="06C9D1D5" w:rsidR="00DD26EA" w:rsidRPr="00DD26EA" w:rsidRDefault="00DD26EA" w:rsidP="005D2CE7">
            <w:pPr>
              <w:tabs>
                <w:tab w:val="left" w:pos="1970"/>
              </w:tabs>
              <w:spacing w:line="360" w:lineRule="auto"/>
            </w:pPr>
            <w:r w:rsidRPr="00DD26EA">
              <w:rPr>
                <w:b/>
                <w:bCs/>
              </w:rPr>
              <w:t>Obszar zajęcia (ustalony na podstawie pomiaru geodezyjnego):</w:t>
            </w:r>
          </w:p>
        </w:tc>
      </w:tr>
    </w:tbl>
    <w:p w14:paraId="371B00D5" w14:textId="4F157F84" w:rsidR="00FE5D9A" w:rsidRPr="00C05D88" w:rsidRDefault="00FE5D9A" w:rsidP="005D2CE7">
      <w:pPr>
        <w:tabs>
          <w:tab w:val="left" w:pos="1970"/>
        </w:tabs>
        <w:spacing w:line="360" w:lineRule="auto"/>
        <w:rPr>
          <w:b/>
          <w:bCs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650"/>
        <w:gridCol w:w="3112"/>
      </w:tblGrid>
      <w:tr w:rsidR="00FE5D9A" w:rsidRPr="00A27D77" w14:paraId="25AF4682" w14:textId="77777777" w:rsidTr="007806DE">
        <w:trPr>
          <w:trHeight w:val="567"/>
        </w:trPr>
        <w:tc>
          <w:tcPr>
            <w:tcW w:w="7650" w:type="dxa"/>
          </w:tcPr>
          <w:p w14:paraId="71CE28AD" w14:textId="6763EA7A" w:rsidR="00FE5D9A" w:rsidRPr="00A27D77" w:rsidRDefault="00FE5D9A" w:rsidP="003B7FC4">
            <w:pPr>
              <w:tabs>
                <w:tab w:val="left" w:pos="1970"/>
              </w:tabs>
              <w:spacing w:line="360" w:lineRule="auto"/>
              <w:jc w:val="both"/>
            </w:pPr>
            <w:r w:rsidRPr="00A27D77">
              <w:t xml:space="preserve">Powierzchnia pasa </w:t>
            </w:r>
            <w:r w:rsidR="00993AD4">
              <w:t xml:space="preserve">budowlano - </w:t>
            </w:r>
            <w:r w:rsidRPr="00A27D77">
              <w:t>montażowego gazociągu na nieruchomości</w:t>
            </w:r>
            <w:r w:rsidR="00C05D88">
              <w:t xml:space="preserve"> </w:t>
            </w:r>
            <w:r w:rsidR="009965D8">
              <w:t>– ograniczenie czasowe</w:t>
            </w:r>
            <w:r w:rsidRPr="00A27D77">
              <w:t>:</w:t>
            </w:r>
          </w:p>
        </w:tc>
        <w:tc>
          <w:tcPr>
            <w:tcW w:w="3112" w:type="dxa"/>
          </w:tcPr>
          <w:p w14:paraId="0CFB7474" w14:textId="77777777" w:rsidR="00FE5D9A" w:rsidRPr="00A27D77" w:rsidRDefault="00FE5D9A" w:rsidP="005D2CE7">
            <w:pPr>
              <w:tabs>
                <w:tab w:val="left" w:pos="1970"/>
              </w:tabs>
              <w:spacing w:line="360" w:lineRule="auto"/>
            </w:pPr>
          </w:p>
        </w:tc>
      </w:tr>
      <w:tr w:rsidR="00FE5D9A" w:rsidRPr="00A27D77" w14:paraId="141CAE91" w14:textId="77777777" w:rsidTr="007806DE">
        <w:trPr>
          <w:trHeight w:val="567"/>
        </w:trPr>
        <w:tc>
          <w:tcPr>
            <w:tcW w:w="7650" w:type="dxa"/>
          </w:tcPr>
          <w:p w14:paraId="79F21006" w14:textId="77777777" w:rsidR="00FE5D9A" w:rsidRDefault="00FE5D9A" w:rsidP="003B7FC4">
            <w:pPr>
              <w:tabs>
                <w:tab w:val="left" w:pos="1970"/>
              </w:tabs>
              <w:spacing w:line="360" w:lineRule="auto"/>
              <w:jc w:val="both"/>
            </w:pPr>
            <w:r w:rsidRPr="00A27D77">
              <w:t xml:space="preserve">Powierzchnia pasa strefy kontrolowanej gazociągu </w:t>
            </w:r>
            <w:r w:rsidR="00EC5475">
              <w:t xml:space="preserve"> – ograniczenie trwałe</w:t>
            </w:r>
            <w:r w:rsidRPr="00A27D77">
              <w:t>:</w:t>
            </w:r>
          </w:p>
          <w:p w14:paraId="633050AE" w14:textId="77777777" w:rsidR="00EC5475" w:rsidRDefault="00EC5475" w:rsidP="00EC5475">
            <w:pPr>
              <w:tabs>
                <w:tab w:val="left" w:pos="1970"/>
              </w:tabs>
              <w:jc w:val="both"/>
              <w:rPr>
                <w:sz w:val="16"/>
                <w:szCs w:val="16"/>
              </w:rPr>
            </w:pPr>
            <w:r w:rsidRPr="00EC5475">
              <w:rPr>
                <w:sz w:val="16"/>
                <w:szCs w:val="16"/>
              </w:rPr>
              <w:t>(teren w stosunku do którego będą występowały ograniczenia w korzystaniu z nieruchomości po zakończeniu prac budowlanych)</w:t>
            </w:r>
          </w:p>
          <w:p w14:paraId="50309DD3" w14:textId="565DBCC0" w:rsidR="00EC5475" w:rsidRPr="00EC5475" w:rsidRDefault="00EC5475" w:rsidP="00EC5475">
            <w:pPr>
              <w:tabs>
                <w:tab w:val="left" w:pos="197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112" w:type="dxa"/>
          </w:tcPr>
          <w:p w14:paraId="7423951F" w14:textId="77777777" w:rsidR="00FE5D9A" w:rsidRPr="00A27D77" w:rsidRDefault="00FE5D9A" w:rsidP="005D2CE7">
            <w:pPr>
              <w:tabs>
                <w:tab w:val="left" w:pos="1970"/>
              </w:tabs>
              <w:spacing w:line="360" w:lineRule="auto"/>
            </w:pPr>
          </w:p>
        </w:tc>
      </w:tr>
      <w:tr w:rsidR="00AC3762" w:rsidRPr="00A27D77" w14:paraId="206551C4" w14:textId="77777777" w:rsidTr="007806DE">
        <w:trPr>
          <w:trHeight w:val="567"/>
        </w:trPr>
        <w:tc>
          <w:tcPr>
            <w:tcW w:w="7650" w:type="dxa"/>
          </w:tcPr>
          <w:p w14:paraId="0D5E6F39" w14:textId="3036D810" w:rsidR="00AC3762" w:rsidRPr="00A27D77" w:rsidRDefault="00AC3762" w:rsidP="003B7FC4">
            <w:pPr>
              <w:tabs>
                <w:tab w:val="left" w:pos="1970"/>
              </w:tabs>
              <w:spacing w:line="360" w:lineRule="auto"/>
              <w:jc w:val="both"/>
            </w:pPr>
            <w:r w:rsidRPr="003F2A8B">
              <w:t>Powierzchnia wykopu</w:t>
            </w:r>
            <w:r w:rsidR="003F2A8B" w:rsidRPr="003F2A8B">
              <w:t>:</w:t>
            </w:r>
          </w:p>
        </w:tc>
        <w:tc>
          <w:tcPr>
            <w:tcW w:w="3112" w:type="dxa"/>
          </w:tcPr>
          <w:p w14:paraId="7ADD8C89" w14:textId="77777777" w:rsidR="00AC3762" w:rsidRPr="00A27D77" w:rsidRDefault="00AC3762" w:rsidP="005D2CE7">
            <w:pPr>
              <w:tabs>
                <w:tab w:val="left" w:pos="1970"/>
              </w:tabs>
              <w:spacing w:line="360" w:lineRule="auto"/>
            </w:pPr>
          </w:p>
        </w:tc>
      </w:tr>
      <w:tr w:rsidR="00585405" w:rsidRPr="00A27D77" w14:paraId="02878E7B" w14:textId="77777777" w:rsidTr="00DD26EA">
        <w:trPr>
          <w:trHeight w:val="646"/>
        </w:trPr>
        <w:tc>
          <w:tcPr>
            <w:tcW w:w="7650" w:type="dxa"/>
          </w:tcPr>
          <w:p w14:paraId="178F3A77" w14:textId="3DE77722" w:rsidR="00585405" w:rsidRPr="00A27D77" w:rsidRDefault="00585405" w:rsidP="003B7FC4">
            <w:pPr>
              <w:tabs>
                <w:tab w:val="left" w:pos="1970"/>
              </w:tabs>
              <w:spacing w:line="360" w:lineRule="auto"/>
              <w:jc w:val="both"/>
            </w:pPr>
            <w:r>
              <w:t>Długość gazociągu na działce</w:t>
            </w:r>
            <w:r w:rsidR="003F2A8B">
              <w:t>:</w:t>
            </w:r>
          </w:p>
        </w:tc>
        <w:tc>
          <w:tcPr>
            <w:tcW w:w="3112" w:type="dxa"/>
          </w:tcPr>
          <w:p w14:paraId="6CC2A6D8" w14:textId="77777777" w:rsidR="00585405" w:rsidRPr="00A27D77" w:rsidRDefault="00585405" w:rsidP="005D2CE7">
            <w:pPr>
              <w:tabs>
                <w:tab w:val="left" w:pos="1970"/>
              </w:tabs>
              <w:spacing w:line="360" w:lineRule="auto"/>
            </w:pPr>
          </w:p>
        </w:tc>
      </w:tr>
    </w:tbl>
    <w:p w14:paraId="15A9BAA0" w14:textId="77777777" w:rsidR="00EC5475" w:rsidRDefault="00EC5475" w:rsidP="005D2CE7">
      <w:pPr>
        <w:spacing w:line="360" w:lineRule="auto"/>
        <w:rPr>
          <w:b/>
          <w:bCs/>
        </w:r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0762"/>
      </w:tblGrid>
      <w:tr w:rsidR="00DD26EA" w14:paraId="6ADFAE42" w14:textId="77777777" w:rsidTr="00DD26EA">
        <w:tc>
          <w:tcPr>
            <w:tcW w:w="10762" w:type="dxa"/>
            <w:shd w:val="clear" w:color="auto" w:fill="D9D9D9" w:themeFill="background1" w:themeFillShade="D9"/>
          </w:tcPr>
          <w:p w14:paraId="7FB20110" w14:textId="625C4E2A" w:rsidR="00DD26EA" w:rsidRPr="00DD26EA" w:rsidRDefault="00DD26EA" w:rsidP="00276EFC">
            <w:pPr>
              <w:spacing w:line="360" w:lineRule="auto"/>
            </w:pPr>
            <w:r w:rsidRPr="00DD26EA">
              <w:rPr>
                <w:b/>
                <w:bCs/>
              </w:rPr>
              <w:t>Sposób realizacji prac na nieruchomości</w:t>
            </w:r>
            <w:r w:rsidR="00A00D52">
              <w:rPr>
                <w:b/>
                <w:bCs/>
              </w:rPr>
              <w:t xml:space="preserve"> (wypełnia WRB)</w:t>
            </w:r>
            <w:r w:rsidRPr="00DD26EA">
              <w:rPr>
                <w:b/>
                <w:bCs/>
              </w:rPr>
              <w:t>:</w:t>
            </w:r>
            <w:r w:rsidRPr="00DD26EA">
              <w:t xml:space="preserve"> </w:t>
            </w:r>
          </w:p>
        </w:tc>
      </w:tr>
    </w:tbl>
    <w:p w14:paraId="24F3D5C0" w14:textId="195F7FAE" w:rsidR="00A9340E" w:rsidRDefault="00A9340E" w:rsidP="005D2CE7">
      <w:pPr>
        <w:spacing w:line="360" w:lineRule="auto"/>
        <w:rPr>
          <w:u w:val="single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2408"/>
        <w:gridCol w:w="2691"/>
        <w:gridCol w:w="2691"/>
      </w:tblGrid>
      <w:tr w:rsidR="00015697" w14:paraId="0674BC66" w14:textId="77777777" w:rsidTr="00015697">
        <w:tc>
          <w:tcPr>
            <w:tcW w:w="2972" w:type="dxa"/>
          </w:tcPr>
          <w:p w14:paraId="0FCFF917" w14:textId="5C7E8612" w:rsidR="00015697" w:rsidRPr="00015697" w:rsidRDefault="00F90C93" w:rsidP="005D2CE7">
            <w:pPr>
              <w:spacing w:line="360" w:lineRule="auto"/>
            </w:pPr>
            <w:r w:rsidRPr="00BA4F2D">
              <w:rPr>
                <w:sz w:val="28"/>
                <w:szCs w:val="28"/>
              </w:rPr>
              <w:t></w:t>
            </w:r>
            <w:r w:rsidR="00015697">
              <w:t xml:space="preserve"> metoda bezwykopowa</w:t>
            </w:r>
          </w:p>
        </w:tc>
        <w:tc>
          <w:tcPr>
            <w:tcW w:w="2408" w:type="dxa"/>
          </w:tcPr>
          <w:p w14:paraId="38939BCE" w14:textId="41D12145" w:rsidR="00015697" w:rsidRDefault="00F90C93" w:rsidP="005D2CE7">
            <w:pPr>
              <w:spacing w:line="360" w:lineRule="auto"/>
              <w:rPr>
                <w:u w:val="single"/>
              </w:rPr>
            </w:pPr>
            <w:r w:rsidRPr="00BA4F2D">
              <w:rPr>
                <w:sz w:val="28"/>
                <w:szCs w:val="28"/>
              </w:rPr>
              <w:t></w:t>
            </w:r>
            <w:r w:rsidR="00015697" w:rsidRPr="00F809F6">
              <w:rPr>
                <w:sz w:val="28"/>
                <w:szCs w:val="28"/>
              </w:rPr>
              <w:t xml:space="preserve"> </w:t>
            </w:r>
            <w:r w:rsidR="00015697">
              <w:t>metoda mieszana</w:t>
            </w:r>
          </w:p>
        </w:tc>
        <w:tc>
          <w:tcPr>
            <w:tcW w:w="2691" w:type="dxa"/>
          </w:tcPr>
          <w:p w14:paraId="11CD0D5F" w14:textId="172359BF" w:rsidR="00015697" w:rsidRDefault="00F90C93" w:rsidP="005D2CE7">
            <w:pPr>
              <w:spacing w:line="360" w:lineRule="auto"/>
              <w:rPr>
                <w:u w:val="single"/>
              </w:rPr>
            </w:pPr>
            <w:r w:rsidRPr="00BA4F2D">
              <w:rPr>
                <w:sz w:val="28"/>
                <w:szCs w:val="28"/>
              </w:rPr>
              <w:t></w:t>
            </w:r>
            <w:r w:rsidR="00015697" w:rsidRPr="00F809F6">
              <w:rPr>
                <w:sz w:val="28"/>
                <w:szCs w:val="28"/>
              </w:rPr>
              <w:t xml:space="preserve"> </w:t>
            </w:r>
            <w:r w:rsidR="00015697">
              <w:t>metoda wykopowa</w:t>
            </w:r>
          </w:p>
        </w:tc>
        <w:tc>
          <w:tcPr>
            <w:tcW w:w="2691" w:type="dxa"/>
          </w:tcPr>
          <w:p w14:paraId="0286BFB2" w14:textId="47F4C263" w:rsidR="00015697" w:rsidRDefault="00F90C93" w:rsidP="005D2CE7">
            <w:pPr>
              <w:spacing w:line="360" w:lineRule="auto"/>
              <w:rPr>
                <w:u w:val="single"/>
              </w:rPr>
            </w:pPr>
            <w:r w:rsidRPr="00BA4F2D">
              <w:rPr>
                <w:sz w:val="28"/>
                <w:szCs w:val="28"/>
              </w:rPr>
              <w:t></w:t>
            </w:r>
            <w:r w:rsidR="00015697" w:rsidRPr="00F809F6">
              <w:rPr>
                <w:sz w:val="28"/>
                <w:szCs w:val="28"/>
              </w:rPr>
              <w:t xml:space="preserve"> </w:t>
            </w:r>
            <w:r w:rsidR="00015697">
              <w:t>nie dotyczy</w:t>
            </w:r>
          </w:p>
        </w:tc>
      </w:tr>
    </w:tbl>
    <w:p w14:paraId="51534913" w14:textId="77777777" w:rsidR="00F809F6" w:rsidRDefault="00F809F6" w:rsidP="005D2CE7">
      <w:pPr>
        <w:spacing w:line="360" w:lineRule="auto"/>
      </w:pPr>
    </w:p>
    <w:p w14:paraId="19AE748C" w14:textId="17707C0A" w:rsidR="00F56455" w:rsidRPr="00F56455" w:rsidRDefault="00F56455" w:rsidP="005D2CE7">
      <w:pPr>
        <w:spacing w:line="360" w:lineRule="auto"/>
      </w:pPr>
      <w:r w:rsidRPr="00F56455">
        <w:t>W przypadku metody mieszanej wskazać powierzchnię zajęcia fizycznego - ………………</w:t>
      </w:r>
      <w:r>
        <w:t>…………..</w:t>
      </w:r>
      <w:r w:rsidR="00F809F6">
        <w:t xml:space="preserve"> m</w:t>
      </w:r>
      <w:r w:rsidR="00F809F6" w:rsidRPr="00F809F6">
        <w:rPr>
          <w:vertAlign w:val="superscript"/>
        </w:rPr>
        <w:t>2</w:t>
      </w:r>
    </w:p>
    <w:p w14:paraId="443041BD" w14:textId="67467E74" w:rsidR="00400530" w:rsidRDefault="00EC5475" w:rsidP="005D2CE7">
      <w:pPr>
        <w:spacing w:line="360" w:lineRule="auto"/>
      </w:pPr>
      <w:r>
        <w:t xml:space="preserve">         </w:t>
      </w:r>
    </w:p>
    <w:p w14:paraId="3EBE0FBE" w14:textId="77777777" w:rsidR="00BB5D0E" w:rsidRDefault="00BB5D0E" w:rsidP="005D2CE7">
      <w:pPr>
        <w:spacing w:line="360" w:lineRule="auto"/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0762"/>
      </w:tblGrid>
      <w:tr w:rsidR="00DD26EA" w:rsidRPr="00DD26EA" w14:paraId="7AF61CE0" w14:textId="77777777" w:rsidTr="00DD26EA">
        <w:tc>
          <w:tcPr>
            <w:tcW w:w="10762" w:type="dxa"/>
            <w:shd w:val="clear" w:color="auto" w:fill="D9D9D9" w:themeFill="background1" w:themeFillShade="D9"/>
          </w:tcPr>
          <w:p w14:paraId="128B0972" w14:textId="77777777" w:rsidR="00DD26EA" w:rsidRPr="00DD26EA" w:rsidRDefault="00DD26EA" w:rsidP="00DD00D5">
            <w:pPr>
              <w:spacing w:line="360" w:lineRule="auto"/>
            </w:pPr>
            <w:r w:rsidRPr="00DD26EA">
              <w:rPr>
                <w:b/>
                <w:bCs/>
              </w:rPr>
              <w:t>Działka stanowi:</w:t>
            </w:r>
            <w:r w:rsidRPr="00DD26EA">
              <w:t xml:space="preserve"> </w:t>
            </w:r>
          </w:p>
        </w:tc>
      </w:tr>
    </w:tbl>
    <w:p w14:paraId="7F2EFF80" w14:textId="77777777" w:rsidR="00DD26EA" w:rsidRDefault="00DD26EA" w:rsidP="005D2CE7">
      <w:pPr>
        <w:spacing w:line="360" w:lineRule="auto"/>
        <w:rPr>
          <w:u w:val="single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0"/>
        <w:gridCol w:w="2690"/>
        <w:gridCol w:w="2691"/>
        <w:gridCol w:w="2691"/>
      </w:tblGrid>
      <w:tr w:rsidR="00015697" w14:paraId="73D18521" w14:textId="77777777" w:rsidTr="00015697">
        <w:tc>
          <w:tcPr>
            <w:tcW w:w="2690" w:type="dxa"/>
          </w:tcPr>
          <w:p w14:paraId="25BB30F9" w14:textId="410DB34B" w:rsidR="00015697" w:rsidRDefault="00F90C93" w:rsidP="005D2CE7">
            <w:pPr>
              <w:spacing w:line="360" w:lineRule="auto"/>
              <w:rPr>
                <w:u w:val="single"/>
              </w:rPr>
            </w:pPr>
            <w:r w:rsidRPr="00BA4F2D">
              <w:rPr>
                <w:sz w:val="28"/>
                <w:szCs w:val="28"/>
              </w:rPr>
              <w:t xml:space="preserve"> </w:t>
            </w:r>
            <w:r w:rsidR="00015697">
              <w:t>grunt pokryty wodami</w:t>
            </w:r>
          </w:p>
        </w:tc>
        <w:tc>
          <w:tcPr>
            <w:tcW w:w="2690" w:type="dxa"/>
          </w:tcPr>
          <w:p w14:paraId="195290B5" w14:textId="56E8894F" w:rsidR="00015697" w:rsidRDefault="00F90C93" w:rsidP="005D2CE7">
            <w:pPr>
              <w:spacing w:line="360" w:lineRule="auto"/>
              <w:rPr>
                <w:u w:val="single"/>
              </w:rPr>
            </w:pPr>
            <w:r w:rsidRPr="00BA4F2D">
              <w:rPr>
                <w:sz w:val="28"/>
                <w:szCs w:val="28"/>
              </w:rPr>
              <w:t xml:space="preserve"> </w:t>
            </w:r>
            <w:r w:rsidR="00015697">
              <w:t>pas drogi publicznej</w:t>
            </w:r>
          </w:p>
        </w:tc>
        <w:tc>
          <w:tcPr>
            <w:tcW w:w="2691" w:type="dxa"/>
          </w:tcPr>
          <w:p w14:paraId="0F8637D7" w14:textId="78E77A44" w:rsidR="00015697" w:rsidRDefault="00F90C93" w:rsidP="005D2CE7">
            <w:pPr>
              <w:spacing w:line="360" w:lineRule="auto"/>
              <w:rPr>
                <w:u w:val="single"/>
              </w:rPr>
            </w:pPr>
            <w:r w:rsidRPr="00BA4F2D">
              <w:rPr>
                <w:sz w:val="28"/>
                <w:szCs w:val="28"/>
              </w:rPr>
              <w:t xml:space="preserve"> </w:t>
            </w:r>
            <w:r w:rsidR="00015697">
              <w:t>obszar kolejowy</w:t>
            </w:r>
          </w:p>
        </w:tc>
        <w:tc>
          <w:tcPr>
            <w:tcW w:w="2691" w:type="dxa"/>
          </w:tcPr>
          <w:p w14:paraId="2B18DC8B" w14:textId="18165BCE" w:rsidR="00015697" w:rsidRDefault="00F90C93" w:rsidP="005D2CE7">
            <w:pPr>
              <w:spacing w:line="360" w:lineRule="auto"/>
              <w:rPr>
                <w:u w:val="single"/>
              </w:rPr>
            </w:pPr>
            <w:r w:rsidRPr="00BA4F2D">
              <w:rPr>
                <w:sz w:val="28"/>
                <w:szCs w:val="28"/>
              </w:rPr>
              <w:t xml:space="preserve"> </w:t>
            </w:r>
            <w:r w:rsidR="00015697">
              <w:t>nie dotyczy</w:t>
            </w:r>
          </w:p>
        </w:tc>
      </w:tr>
    </w:tbl>
    <w:p w14:paraId="22E96D92" w14:textId="30EF3CB4" w:rsidR="008B26B4" w:rsidRDefault="008B26B4" w:rsidP="005D2CE7">
      <w:pPr>
        <w:tabs>
          <w:tab w:val="left" w:pos="1970"/>
        </w:tabs>
        <w:spacing w:line="360" w:lineRule="auto"/>
        <w:jc w:val="center"/>
        <w:rPr>
          <w:b/>
          <w:u w:val="single"/>
        </w:rPr>
      </w:pPr>
    </w:p>
    <w:tbl>
      <w:tblPr>
        <w:tblStyle w:val="Tabela-Siatka"/>
        <w:tblW w:w="0" w:type="auto"/>
        <w:shd w:val="clear" w:color="auto" w:fill="C2D69B" w:themeFill="accent3" w:themeFillTint="99"/>
        <w:tblLook w:val="04A0" w:firstRow="1" w:lastRow="0" w:firstColumn="1" w:lastColumn="0" w:noHBand="0" w:noVBand="1"/>
      </w:tblPr>
      <w:tblGrid>
        <w:gridCol w:w="10762"/>
      </w:tblGrid>
      <w:tr w:rsidR="00DD26EA" w:rsidRPr="00DD26EA" w14:paraId="2DE4FCA5" w14:textId="77777777" w:rsidTr="00935739">
        <w:tc>
          <w:tcPr>
            <w:tcW w:w="10762" w:type="dxa"/>
            <w:shd w:val="clear" w:color="auto" w:fill="C2D69B" w:themeFill="accent3" w:themeFillTint="99"/>
            <w:vAlign w:val="center"/>
          </w:tcPr>
          <w:p w14:paraId="058DD9B1" w14:textId="77777777" w:rsidR="00DD26EA" w:rsidRPr="00DD26EA" w:rsidRDefault="00DD26EA" w:rsidP="00935739">
            <w:pPr>
              <w:tabs>
                <w:tab w:val="left" w:pos="1970"/>
              </w:tabs>
              <w:jc w:val="center"/>
              <w:rPr>
                <w:b/>
              </w:rPr>
            </w:pPr>
            <w:bookmarkStart w:id="0" w:name="_Hlk65158593"/>
            <w:r w:rsidRPr="00DD26EA">
              <w:rPr>
                <w:b/>
              </w:rPr>
              <w:t>Stan własnościowy na dzień sporządzania opisu nieruchomości cz. I przed rozpoczęciem robót budowlanych:</w:t>
            </w:r>
          </w:p>
        </w:tc>
      </w:tr>
    </w:tbl>
    <w:p w14:paraId="5F1022E9" w14:textId="77777777" w:rsidR="00DD26EA" w:rsidRDefault="00DD26EA" w:rsidP="0002684C">
      <w:pPr>
        <w:tabs>
          <w:tab w:val="left" w:pos="1970"/>
        </w:tabs>
        <w:rPr>
          <w:b/>
          <w:u w:val="single"/>
        </w:rPr>
      </w:pPr>
    </w:p>
    <w:p w14:paraId="0B7ACD80" w14:textId="77777777" w:rsidR="0002684C" w:rsidRPr="00A27D77" w:rsidRDefault="0002684C" w:rsidP="0002684C">
      <w:pPr>
        <w:tabs>
          <w:tab w:val="left" w:pos="1970"/>
        </w:tabs>
        <w:rPr>
          <w:b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8499"/>
      </w:tblGrid>
      <w:tr w:rsidR="0002684C" w:rsidRPr="00A27D77" w14:paraId="678B0E5C" w14:textId="77777777" w:rsidTr="00900411">
        <w:tc>
          <w:tcPr>
            <w:tcW w:w="2263" w:type="dxa"/>
          </w:tcPr>
          <w:p w14:paraId="012A5091" w14:textId="77777777" w:rsidR="0002684C" w:rsidRPr="00A27D77" w:rsidRDefault="0002684C" w:rsidP="00900411">
            <w:pPr>
              <w:tabs>
                <w:tab w:val="left" w:pos="1970"/>
              </w:tabs>
              <w:spacing w:line="480" w:lineRule="auto"/>
              <w:rPr>
                <w:bCs/>
              </w:rPr>
            </w:pPr>
            <w:bookmarkStart w:id="1" w:name="_Hlk183198644"/>
            <w:r w:rsidRPr="00A27D77">
              <w:rPr>
                <w:bCs/>
              </w:rPr>
              <w:t>Imię i Nazwisko:</w:t>
            </w:r>
          </w:p>
        </w:tc>
        <w:tc>
          <w:tcPr>
            <w:tcW w:w="8499" w:type="dxa"/>
          </w:tcPr>
          <w:p w14:paraId="4F616C78" w14:textId="77777777" w:rsidR="0002684C" w:rsidRPr="00A27D77" w:rsidRDefault="0002684C" w:rsidP="00900411">
            <w:pPr>
              <w:tabs>
                <w:tab w:val="left" w:pos="1970"/>
              </w:tabs>
              <w:spacing w:line="480" w:lineRule="auto"/>
              <w:rPr>
                <w:b/>
                <w:u w:val="single"/>
              </w:rPr>
            </w:pPr>
          </w:p>
        </w:tc>
      </w:tr>
      <w:tr w:rsidR="0002684C" w:rsidRPr="00A27D77" w14:paraId="74DCBBB9" w14:textId="77777777" w:rsidTr="00900411">
        <w:trPr>
          <w:trHeight w:val="113"/>
        </w:trPr>
        <w:tc>
          <w:tcPr>
            <w:tcW w:w="2263" w:type="dxa"/>
          </w:tcPr>
          <w:p w14:paraId="5CB2D1C3" w14:textId="77777777" w:rsidR="0002684C" w:rsidRPr="00A27D77" w:rsidRDefault="0002684C" w:rsidP="00900411">
            <w:pPr>
              <w:tabs>
                <w:tab w:val="left" w:pos="1970"/>
              </w:tabs>
              <w:spacing w:line="480" w:lineRule="auto"/>
              <w:rPr>
                <w:bCs/>
              </w:rPr>
            </w:pPr>
            <w:r w:rsidRPr="00A27D77">
              <w:rPr>
                <w:bCs/>
              </w:rPr>
              <w:t>Adres:</w:t>
            </w:r>
          </w:p>
        </w:tc>
        <w:tc>
          <w:tcPr>
            <w:tcW w:w="8499" w:type="dxa"/>
          </w:tcPr>
          <w:p w14:paraId="532606B9" w14:textId="77777777" w:rsidR="0002684C" w:rsidRPr="00A27D77" w:rsidRDefault="0002684C" w:rsidP="00900411">
            <w:pPr>
              <w:tabs>
                <w:tab w:val="left" w:pos="1970"/>
              </w:tabs>
              <w:spacing w:line="480" w:lineRule="auto"/>
              <w:rPr>
                <w:b/>
                <w:u w:val="single"/>
              </w:rPr>
            </w:pPr>
          </w:p>
        </w:tc>
      </w:tr>
      <w:tr w:rsidR="0002684C" w:rsidRPr="00A27D77" w14:paraId="580B024F" w14:textId="77777777" w:rsidTr="00900411">
        <w:tc>
          <w:tcPr>
            <w:tcW w:w="2263" w:type="dxa"/>
          </w:tcPr>
          <w:p w14:paraId="531AA436" w14:textId="77777777" w:rsidR="0002684C" w:rsidRPr="00A27D77" w:rsidRDefault="0002684C" w:rsidP="00900411">
            <w:pPr>
              <w:tabs>
                <w:tab w:val="left" w:pos="1970"/>
              </w:tabs>
              <w:spacing w:line="480" w:lineRule="auto"/>
              <w:rPr>
                <w:bCs/>
              </w:rPr>
            </w:pPr>
            <w:r w:rsidRPr="00A27D77">
              <w:rPr>
                <w:bCs/>
              </w:rPr>
              <w:t>Telefon kontaktowy:</w:t>
            </w:r>
          </w:p>
        </w:tc>
        <w:tc>
          <w:tcPr>
            <w:tcW w:w="8499" w:type="dxa"/>
          </w:tcPr>
          <w:p w14:paraId="401A9D22" w14:textId="77777777" w:rsidR="0002684C" w:rsidRPr="00A27D77" w:rsidRDefault="0002684C" w:rsidP="00900411">
            <w:pPr>
              <w:tabs>
                <w:tab w:val="left" w:pos="1970"/>
              </w:tabs>
              <w:spacing w:line="480" w:lineRule="auto"/>
              <w:rPr>
                <w:b/>
                <w:u w:val="single"/>
              </w:rPr>
            </w:pPr>
          </w:p>
        </w:tc>
      </w:tr>
      <w:bookmarkEnd w:id="0"/>
    </w:tbl>
    <w:p w14:paraId="39646C30" w14:textId="77777777" w:rsidR="0002684C" w:rsidRDefault="0002684C" w:rsidP="0002684C">
      <w:pPr>
        <w:tabs>
          <w:tab w:val="left" w:pos="1970"/>
        </w:tabs>
        <w:rPr>
          <w:b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8499"/>
      </w:tblGrid>
      <w:tr w:rsidR="0002684C" w:rsidRPr="00F74283" w14:paraId="78AC04C1" w14:textId="77777777" w:rsidTr="00900411">
        <w:tc>
          <w:tcPr>
            <w:tcW w:w="2263" w:type="dxa"/>
          </w:tcPr>
          <w:p w14:paraId="5C973EF5" w14:textId="77777777" w:rsidR="0002684C" w:rsidRPr="00F74283" w:rsidRDefault="0002684C" w:rsidP="00900411">
            <w:pPr>
              <w:tabs>
                <w:tab w:val="left" w:pos="1970"/>
              </w:tabs>
              <w:spacing w:line="480" w:lineRule="auto"/>
            </w:pPr>
            <w:bookmarkStart w:id="2" w:name="_Hlk65522517"/>
            <w:r w:rsidRPr="00F74283">
              <w:t>Imię i Nazwisko:</w:t>
            </w:r>
          </w:p>
        </w:tc>
        <w:tc>
          <w:tcPr>
            <w:tcW w:w="8499" w:type="dxa"/>
          </w:tcPr>
          <w:p w14:paraId="31572ED2" w14:textId="77777777" w:rsidR="0002684C" w:rsidRPr="00F74283" w:rsidRDefault="0002684C" w:rsidP="00900411">
            <w:pPr>
              <w:tabs>
                <w:tab w:val="left" w:pos="1970"/>
              </w:tabs>
              <w:spacing w:line="480" w:lineRule="auto"/>
              <w:rPr>
                <w:b/>
                <w:u w:val="single"/>
              </w:rPr>
            </w:pPr>
          </w:p>
        </w:tc>
      </w:tr>
      <w:tr w:rsidR="0002684C" w:rsidRPr="00F74283" w14:paraId="42AEF311" w14:textId="77777777" w:rsidTr="00900411">
        <w:tc>
          <w:tcPr>
            <w:tcW w:w="2263" w:type="dxa"/>
          </w:tcPr>
          <w:p w14:paraId="7A3F517A" w14:textId="77777777" w:rsidR="0002684C" w:rsidRPr="00F74283" w:rsidRDefault="0002684C" w:rsidP="00900411">
            <w:pPr>
              <w:tabs>
                <w:tab w:val="left" w:pos="1970"/>
              </w:tabs>
              <w:spacing w:line="480" w:lineRule="auto"/>
            </w:pPr>
            <w:r w:rsidRPr="00F74283">
              <w:t>Adres:</w:t>
            </w:r>
          </w:p>
        </w:tc>
        <w:tc>
          <w:tcPr>
            <w:tcW w:w="8499" w:type="dxa"/>
          </w:tcPr>
          <w:p w14:paraId="6A25AEC7" w14:textId="77777777" w:rsidR="0002684C" w:rsidRPr="00F74283" w:rsidRDefault="0002684C" w:rsidP="00900411">
            <w:pPr>
              <w:tabs>
                <w:tab w:val="left" w:pos="1970"/>
              </w:tabs>
              <w:spacing w:line="480" w:lineRule="auto"/>
              <w:rPr>
                <w:b/>
                <w:u w:val="single"/>
              </w:rPr>
            </w:pPr>
          </w:p>
        </w:tc>
      </w:tr>
      <w:tr w:rsidR="0002684C" w:rsidRPr="00F74283" w14:paraId="27A70417" w14:textId="77777777" w:rsidTr="00900411">
        <w:tc>
          <w:tcPr>
            <w:tcW w:w="2263" w:type="dxa"/>
          </w:tcPr>
          <w:p w14:paraId="4CAFA6CC" w14:textId="77777777" w:rsidR="0002684C" w:rsidRPr="00F74283" w:rsidRDefault="0002684C" w:rsidP="00900411">
            <w:pPr>
              <w:tabs>
                <w:tab w:val="left" w:pos="1970"/>
              </w:tabs>
              <w:spacing w:line="480" w:lineRule="auto"/>
            </w:pPr>
            <w:r w:rsidRPr="00F74283">
              <w:t>Telefon kontaktowy:</w:t>
            </w:r>
          </w:p>
        </w:tc>
        <w:tc>
          <w:tcPr>
            <w:tcW w:w="8499" w:type="dxa"/>
          </w:tcPr>
          <w:p w14:paraId="099EAEDD" w14:textId="77777777" w:rsidR="0002684C" w:rsidRPr="00F74283" w:rsidRDefault="0002684C" w:rsidP="00900411">
            <w:pPr>
              <w:tabs>
                <w:tab w:val="left" w:pos="1970"/>
              </w:tabs>
              <w:spacing w:line="480" w:lineRule="auto"/>
              <w:rPr>
                <w:b/>
                <w:u w:val="single"/>
              </w:rPr>
            </w:pPr>
          </w:p>
        </w:tc>
      </w:tr>
      <w:bookmarkEnd w:id="1"/>
      <w:bookmarkEnd w:id="2"/>
    </w:tbl>
    <w:p w14:paraId="4D54BBD9" w14:textId="77777777" w:rsidR="0002684C" w:rsidRDefault="0002684C" w:rsidP="0002684C">
      <w:pPr>
        <w:tabs>
          <w:tab w:val="left" w:pos="1970"/>
        </w:tabs>
        <w:rPr>
          <w:b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8499"/>
      </w:tblGrid>
      <w:tr w:rsidR="0002684C" w:rsidRPr="00F74283" w14:paraId="10E7E0D2" w14:textId="77777777" w:rsidTr="00900411">
        <w:tc>
          <w:tcPr>
            <w:tcW w:w="2263" w:type="dxa"/>
          </w:tcPr>
          <w:p w14:paraId="46B75756" w14:textId="77777777" w:rsidR="0002684C" w:rsidRPr="00F74283" w:rsidRDefault="0002684C" w:rsidP="00900411">
            <w:pPr>
              <w:tabs>
                <w:tab w:val="left" w:pos="1970"/>
              </w:tabs>
              <w:spacing w:line="480" w:lineRule="auto"/>
            </w:pPr>
            <w:r w:rsidRPr="00F74283">
              <w:t>Imię i Nazwisko:</w:t>
            </w:r>
          </w:p>
        </w:tc>
        <w:tc>
          <w:tcPr>
            <w:tcW w:w="8499" w:type="dxa"/>
          </w:tcPr>
          <w:p w14:paraId="029E607A" w14:textId="77777777" w:rsidR="0002684C" w:rsidRPr="00F74283" w:rsidRDefault="0002684C" w:rsidP="00900411">
            <w:pPr>
              <w:tabs>
                <w:tab w:val="left" w:pos="1970"/>
              </w:tabs>
              <w:spacing w:line="480" w:lineRule="auto"/>
              <w:rPr>
                <w:b/>
                <w:u w:val="single"/>
              </w:rPr>
            </w:pPr>
          </w:p>
        </w:tc>
      </w:tr>
      <w:tr w:rsidR="0002684C" w:rsidRPr="00F74283" w14:paraId="67FB5C77" w14:textId="77777777" w:rsidTr="00900411">
        <w:tc>
          <w:tcPr>
            <w:tcW w:w="2263" w:type="dxa"/>
          </w:tcPr>
          <w:p w14:paraId="2AA88A1F" w14:textId="77777777" w:rsidR="0002684C" w:rsidRPr="00F74283" w:rsidRDefault="0002684C" w:rsidP="00900411">
            <w:pPr>
              <w:tabs>
                <w:tab w:val="left" w:pos="1970"/>
              </w:tabs>
              <w:spacing w:line="480" w:lineRule="auto"/>
            </w:pPr>
            <w:r w:rsidRPr="00F74283">
              <w:t>Adres:</w:t>
            </w:r>
          </w:p>
        </w:tc>
        <w:tc>
          <w:tcPr>
            <w:tcW w:w="8499" w:type="dxa"/>
          </w:tcPr>
          <w:p w14:paraId="1EC789BA" w14:textId="77777777" w:rsidR="0002684C" w:rsidRPr="00F74283" w:rsidRDefault="0002684C" w:rsidP="00900411">
            <w:pPr>
              <w:tabs>
                <w:tab w:val="left" w:pos="1970"/>
              </w:tabs>
              <w:spacing w:line="480" w:lineRule="auto"/>
              <w:rPr>
                <w:b/>
                <w:u w:val="single"/>
              </w:rPr>
            </w:pPr>
          </w:p>
        </w:tc>
      </w:tr>
      <w:tr w:rsidR="0002684C" w:rsidRPr="00F74283" w14:paraId="1F59CFCD" w14:textId="77777777" w:rsidTr="00900411">
        <w:tc>
          <w:tcPr>
            <w:tcW w:w="2263" w:type="dxa"/>
          </w:tcPr>
          <w:p w14:paraId="31172E67" w14:textId="77777777" w:rsidR="0002684C" w:rsidRPr="00F74283" w:rsidRDefault="0002684C" w:rsidP="00900411">
            <w:pPr>
              <w:tabs>
                <w:tab w:val="left" w:pos="1970"/>
              </w:tabs>
              <w:spacing w:line="480" w:lineRule="auto"/>
            </w:pPr>
            <w:r w:rsidRPr="00F74283">
              <w:t>Telefon kontaktowy:</w:t>
            </w:r>
          </w:p>
        </w:tc>
        <w:tc>
          <w:tcPr>
            <w:tcW w:w="8499" w:type="dxa"/>
          </w:tcPr>
          <w:p w14:paraId="615BF1D8" w14:textId="77777777" w:rsidR="0002684C" w:rsidRPr="00F74283" w:rsidRDefault="0002684C" w:rsidP="00900411">
            <w:pPr>
              <w:tabs>
                <w:tab w:val="left" w:pos="1970"/>
              </w:tabs>
              <w:spacing w:line="480" w:lineRule="auto"/>
              <w:rPr>
                <w:b/>
                <w:u w:val="single"/>
              </w:rPr>
            </w:pPr>
          </w:p>
        </w:tc>
      </w:tr>
    </w:tbl>
    <w:p w14:paraId="5385A744" w14:textId="77777777" w:rsidR="0002684C" w:rsidRDefault="0002684C" w:rsidP="0002684C">
      <w:pPr>
        <w:tabs>
          <w:tab w:val="left" w:pos="1970"/>
        </w:tabs>
        <w:rPr>
          <w:b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8499"/>
      </w:tblGrid>
      <w:tr w:rsidR="0002684C" w:rsidRPr="00F74283" w14:paraId="3056F4DB" w14:textId="77777777" w:rsidTr="00900411">
        <w:tc>
          <w:tcPr>
            <w:tcW w:w="2263" w:type="dxa"/>
          </w:tcPr>
          <w:p w14:paraId="496EB398" w14:textId="77777777" w:rsidR="0002684C" w:rsidRPr="00F74283" w:rsidRDefault="0002684C" w:rsidP="00900411">
            <w:pPr>
              <w:tabs>
                <w:tab w:val="left" w:pos="1970"/>
              </w:tabs>
              <w:spacing w:line="480" w:lineRule="auto"/>
            </w:pPr>
            <w:r w:rsidRPr="00F74283">
              <w:t>Imię i Nazwisko:</w:t>
            </w:r>
          </w:p>
        </w:tc>
        <w:tc>
          <w:tcPr>
            <w:tcW w:w="8499" w:type="dxa"/>
          </w:tcPr>
          <w:p w14:paraId="36ECAA88" w14:textId="77777777" w:rsidR="0002684C" w:rsidRPr="00F74283" w:rsidRDefault="0002684C" w:rsidP="00900411">
            <w:pPr>
              <w:tabs>
                <w:tab w:val="left" w:pos="1970"/>
              </w:tabs>
              <w:spacing w:line="480" w:lineRule="auto"/>
              <w:rPr>
                <w:b/>
                <w:u w:val="single"/>
              </w:rPr>
            </w:pPr>
          </w:p>
        </w:tc>
      </w:tr>
      <w:tr w:rsidR="0002684C" w:rsidRPr="00F74283" w14:paraId="7B434F1E" w14:textId="77777777" w:rsidTr="00900411">
        <w:tc>
          <w:tcPr>
            <w:tcW w:w="2263" w:type="dxa"/>
          </w:tcPr>
          <w:p w14:paraId="12FC3A0C" w14:textId="77777777" w:rsidR="0002684C" w:rsidRPr="00F74283" w:rsidRDefault="0002684C" w:rsidP="00900411">
            <w:pPr>
              <w:tabs>
                <w:tab w:val="left" w:pos="1970"/>
              </w:tabs>
              <w:spacing w:line="480" w:lineRule="auto"/>
            </w:pPr>
            <w:r w:rsidRPr="00F74283">
              <w:t>Adres:</w:t>
            </w:r>
          </w:p>
        </w:tc>
        <w:tc>
          <w:tcPr>
            <w:tcW w:w="8499" w:type="dxa"/>
          </w:tcPr>
          <w:p w14:paraId="714B9295" w14:textId="77777777" w:rsidR="0002684C" w:rsidRPr="00F74283" w:rsidRDefault="0002684C" w:rsidP="00900411">
            <w:pPr>
              <w:tabs>
                <w:tab w:val="left" w:pos="1970"/>
              </w:tabs>
              <w:spacing w:line="480" w:lineRule="auto"/>
              <w:rPr>
                <w:b/>
                <w:u w:val="single"/>
              </w:rPr>
            </w:pPr>
          </w:p>
        </w:tc>
      </w:tr>
      <w:tr w:rsidR="0002684C" w:rsidRPr="00F74283" w14:paraId="7EBEC1F7" w14:textId="77777777" w:rsidTr="00900411">
        <w:tc>
          <w:tcPr>
            <w:tcW w:w="2263" w:type="dxa"/>
          </w:tcPr>
          <w:p w14:paraId="603F2ECD" w14:textId="77777777" w:rsidR="0002684C" w:rsidRPr="00F74283" w:rsidRDefault="0002684C" w:rsidP="00900411">
            <w:pPr>
              <w:tabs>
                <w:tab w:val="left" w:pos="1970"/>
              </w:tabs>
              <w:spacing w:line="480" w:lineRule="auto"/>
            </w:pPr>
            <w:r w:rsidRPr="00F74283">
              <w:t>Telefon kontaktowy:</w:t>
            </w:r>
          </w:p>
        </w:tc>
        <w:tc>
          <w:tcPr>
            <w:tcW w:w="8499" w:type="dxa"/>
          </w:tcPr>
          <w:p w14:paraId="72F366E1" w14:textId="77777777" w:rsidR="0002684C" w:rsidRPr="00F74283" w:rsidRDefault="0002684C" w:rsidP="00900411">
            <w:pPr>
              <w:tabs>
                <w:tab w:val="left" w:pos="1970"/>
              </w:tabs>
              <w:spacing w:line="480" w:lineRule="auto"/>
              <w:rPr>
                <w:b/>
                <w:u w:val="single"/>
              </w:rPr>
            </w:pPr>
          </w:p>
        </w:tc>
      </w:tr>
    </w:tbl>
    <w:p w14:paraId="77242739" w14:textId="77777777" w:rsidR="0002684C" w:rsidRDefault="0002684C" w:rsidP="0002684C">
      <w:pPr>
        <w:tabs>
          <w:tab w:val="left" w:pos="1970"/>
        </w:tabs>
        <w:spacing w:line="480" w:lineRule="auto"/>
        <w:rPr>
          <w:b/>
          <w:u w:val="single"/>
        </w:rPr>
      </w:pPr>
    </w:p>
    <w:p w14:paraId="4101B7B5" w14:textId="77777777" w:rsidR="0002684C" w:rsidRDefault="0002684C" w:rsidP="0002684C">
      <w:pPr>
        <w:tabs>
          <w:tab w:val="left" w:pos="1970"/>
        </w:tabs>
        <w:spacing w:line="480" w:lineRule="auto"/>
        <w:rPr>
          <w:bCs/>
        </w:rPr>
      </w:pPr>
      <w:r>
        <w:rPr>
          <w:bCs/>
        </w:rPr>
        <w:t>Właściciela u</w:t>
      </w:r>
      <w:r w:rsidRPr="00DC5038">
        <w:rPr>
          <w:bCs/>
        </w:rPr>
        <w:t xml:space="preserve">stalono na </w:t>
      </w:r>
      <w:r>
        <w:rPr>
          <w:bCs/>
        </w:rPr>
        <w:t>podstawie: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6"/>
        <w:gridCol w:w="3480"/>
        <w:gridCol w:w="3935"/>
      </w:tblGrid>
      <w:tr w:rsidR="0002684C" w14:paraId="0EF0D1B9" w14:textId="77777777" w:rsidTr="00900411">
        <w:tc>
          <w:tcPr>
            <w:tcW w:w="2616" w:type="dxa"/>
            <w:vAlign w:val="center"/>
          </w:tcPr>
          <w:p w14:paraId="79F17A49" w14:textId="7E2DB170" w:rsidR="0002684C" w:rsidRDefault="00F90C93" w:rsidP="00900411">
            <w:pPr>
              <w:tabs>
                <w:tab w:val="left" w:pos="1970"/>
              </w:tabs>
              <w:spacing w:line="480" w:lineRule="auto"/>
              <w:rPr>
                <w:bCs/>
              </w:rPr>
            </w:pPr>
            <w:r w:rsidRPr="00BA4F2D">
              <w:rPr>
                <w:sz w:val="28"/>
                <w:szCs w:val="28"/>
              </w:rPr>
              <w:t></w:t>
            </w:r>
            <w:r w:rsidR="0002684C" w:rsidRPr="00F809F6">
              <w:rPr>
                <w:sz w:val="28"/>
                <w:szCs w:val="28"/>
              </w:rPr>
              <w:t xml:space="preserve"> </w:t>
            </w:r>
            <w:r w:rsidR="0002684C">
              <w:t>KSIĘGI WIECZYSTEJ</w:t>
            </w:r>
          </w:p>
        </w:tc>
        <w:tc>
          <w:tcPr>
            <w:tcW w:w="3480" w:type="dxa"/>
            <w:vAlign w:val="center"/>
          </w:tcPr>
          <w:p w14:paraId="3FED3310" w14:textId="3E5750E7" w:rsidR="0002684C" w:rsidRDefault="00F90C93" w:rsidP="00900411">
            <w:pPr>
              <w:tabs>
                <w:tab w:val="left" w:pos="1970"/>
              </w:tabs>
              <w:spacing w:line="480" w:lineRule="auto"/>
              <w:rPr>
                <w:bCs/>
              </w:rPr>
            </w:pPr>
            <w:r w:rsidRPr="00BA4F2D">
              <w:rPr>
                <w:sz w:val="28"/>
                <w:szCs w:val="28"/>
              </w:rPr>
              <w:t></w:t>
            </w:r>
            <w:r w:rsidR="0002684C" w:rsidRPr="00F809F6">
              <w:rPr>
                <w:sz w:val="28"/>
                <w:szCs w:val="28"/>
              </w:rPr>
              <w:t xml:space="preserve"> </w:t>
            </w:r>
            <w:r w:rsidR="0002684C">
              <w:t>WYPISU Z REJESTRU GRUNTÓW</w:t>
            </w:r>
          </w:p>
        </w:tc>
        <w:tc>
          <w:tcPr>
            <w:tcW w:w="3935" w:type="dxa"/>
          </w:tcPr>
          <w:p w14:paraId="09CCC010" w14:textId="1DA1E6D1" w:rsidR="0002684C" w:rsidRPr="00015697" w:rsidRDefault="00F90C93" w:rsidP="00900411">
            <w:pPr>
              <w:tabs>
                <w:tab w:val="left" w:pos="1970"/>
              </w:tabs>
              <w:spacing w:line="480" w:lineRule="auto"/>
              <w:rPr>
                <w:sz w:val="48"/>
                <w:szCs w:val="48"/>
              </w:rPr>
            </w:pPr>
            <w:r w:rsidRPr="00BA4F2D">
              <w:rPr>
                <w:sz w:val="28"/>
                <w:szCs w:val="28"/>
              </w:rPr>
              <w:t></w:t>
            </w:r>
            <w:r w:rsidR="0002684C">
              <w:t xml:space="preserve"> INNE …………………………………….</w:t>
            </w:r>
          </w:p>
        </w:tc>
      </w:tr>
    </w:tbl>
    <w:p w14:paraId="47AA6A9E" w14:textId="77777777" w:rsidR="0002684C" w:rsidRPr="00F96F89" w:rsidRDefault="0002684C" w:rsidP="0002684C">
      <w:pPr>
        <w:tabs>
          <w:tab w:val="left" w:pos="1970"/>
        </w:tabs>
        <w:spacing w:line="480" w:lineRule="auto"/>
        <w:rPr>
          <w:bCs/>
        </w:rPr>
      </w:pPr>
      <w:r>
        <w:rPr>
          <w:bCs/>
        </w:rPr>
        <w:t xml:space="preserve">Dodatkowe informacje pozyskane podczas opisu w terenie nieuwidocznione w Księdze Wieczystej i Katastrze: </w:t>
      </w:r>
      <w:r w:rsidRPr="00F96F89">
        <w:rPr>
          <w:bCs/>
        </w:rPr>
        <w:tab/>
      </w:r>
    </w:p>
    <w:p w14:paraId="6FC90304" w14:textId="77777777" w:rsidR="0002684C" w:rsidRDefault="0002684C" w:rsidP="0002684C">
      <w:pPr>
        <w:tabs>
          <w:tab w:val="left" w:pos="1970"/>
        </w:tabs>
        <w:spacing w:line="480" w:lineRule="auto"/>
        <w:rPr>
          <w:bCs/>
        </w:rPr>
      </w:pPr>
      <w:r w:rsidRPr="00F96F89">
        <w:rPr>
          <w:bCs/>
        </w:rPr>
        <w:t>………………………………………………………………………………………………………………………………………….</w:t>
      </w:r>
    </w:p>
    <w:p w14:paraId="56267157" w14:textId="5AF42648" w:rsidR="006134A9" w:rsidRDefault="006134A9" w:rsidP="0002684C">
      <w:pPr>
        <w:tabs>
          <w:tab w:val="left" w:pos="1970"/>
        </w:tabs>
        <w:spacing w:line="480" w:lineRule="auto"/>
        <w:rPr>
          <w:bCs/>
        </w:rPr>
      </w:pPr>
      <w:r w:rsidRPr="00F96F89">
        <w:rPr>
          <w:bCs/>
        </w:rPr>
        <w:t>………………………………………………………………………………………………………………………………………….</w:t>
      </w:r>
    </w:p>
    <w:p w14:paraId="3CC637CA" w14:textId="7C181ACC" w:rsidR="006134A9" w:rsidRDefault="006134A9" w:rsidP="0002684C">
      <w:pPr>
        <w:tabs>
          <w:tab w:val="left" w:pos="1970"/>
        </w:tabs>
        <w:spacing w:line="480" w:lineRule="auto"/>
        <w:rPr>
          <w:bCs/>
        </w:rPr>
      </w:pPr>
      <w:r w:rsidRPr="00F96F89">
        <w:rPr>
          <w:bCs/>
        </w:rPr>
        <w:t>………………………………………………………………………………………………………………………………………….</w:t>
      </w:r>
    </w:p>
    <w:p w14:paraId="74763D7F" w14:textId="77777777" w:rsidR="0002684C" w:rsidRDefault="0002684C" w:rsidP="007D04A3">
      <w:pPr>
        <w:tabs>
          <w:tab w:val="left" w:pos="1970"/>
        </w:tabs>
        <w:spacing w:line="480" w:lineRule="auto"/>
        <w:jc w:val="center"/>
        <w:rPr>
          <w:b/>
          <w:u w:val="single"/>
        </w:rPr>
      </w:pPr>
    </w:p>
    <w:p w14:paraId="10632352" w14:textId="77777777" w:rsidR="0002684C" w:rsidRDefault="0002684C" w:rsidP="007D04A3">
      <w:pPr>
        <w:tabs>
          <w:tab w:val="left" w:pos="1970"/>
        </w:tabs>
        <w:spacing w:line="480" w:lineRule="auto"/>
        <w:jc w:val="center"/>
        <w:rPr>
          <w:b/>
          <w:u w:val="single"/>
        </w:rPr>
      </w:pPr>
    </w:p>
    <w:p w14:paraId="3DC3C0B6" w14:textId="77777777" w:rsidR="001E7400" w:rsidRDefault="001E7400" w:rsidP="007D04A3">
      <w:pPr>
        <w:tabs>
          <w:tab w:val="left" w:pos="1970"/>
        </w:tabs>
        <w:spacing w:line="480" w:lineRule="auto"/>
        <w:jc w:val="center"/>
        <w:rPr>
          <w:b/>
          <w:u w:val="single"/>
        </w:rPr>
        <w:sectPr w:rsidR="001E7400" w:rsidSect="00510B1F"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851" w:right="567" w:bottom="1134" w:left="567" w:header="357" w:footer="397" w:gutter="0"/>
          <w:cols w:space="708"/>
          <w:titlePg/>
          <w:docGrid w:linePitch="360"/>
        </w:sectPr>
      </w:pPr>
    </w:p>
    <w:tbl>
      <w:tblPr>
        <w:tblStyle w:val="Tabela-Siatka"/>
        <w:tblW w:w="0" w:type="auto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10762"/>
      </w:tblGrid>
      <w:tr w:rsidR="00DD26EA" w:rsidRPr="00DD26EA" w14:paraId="248962E8" w14:textId="77777777" w:rsidTr="00DD26EA">
        <w:tc>
          <w:tcPr>
            <w:tcW w:w="10762" w:type="dxa"/>
            <w:shd w:val="clear" w:color="auto" w:fill="FDE9D9" w:themeFill="accent6" w:themeFillTint="33"/>
          </w:tcPr>
          <w:p w14:paraId="0951DC9F" w14:textId="6CC4D5ED" w:rsidR="00DD26EA" w:rsidRPr="00DD26EA" w:rsidRDefault="00DD26EA" w:rsidP="0089187C">
            <w:pPr>
              <w:tabs>
                <w:tab w:val="left" w:pos="1970"/>
              </w:tabs>
              <w:spacing w:line="480" w:lineRule="auto"/>
              <w:jc w:val="center"/>
              <w:rPr>
                <w:b/>
                <w:sz w:val="24"/>
                <w:szCs w:val="24"/>
                <w:u w:val="single"/>
              </w:rPr>
            </w:pPr>
            <w:r w:rsidRPr="00DD26EA">
              <w:rPr>
                <w:b/>
                <w:sz w:val="24"/>
                <w:szCs w:val="24"/>
              </w:rPr>
              <w:lastRenderedPageBreak/>
              <w:t>Część I. Komisyjne opisanie stanu nieruchomości przed rozpoczęciem prac budowlanych</w:t>
            </w:r>
          </w:p>
        </w:tc>
      </w:tr>
    </w:tbl>
    <w:p w14:paraId="15B562E6" w14:textId="77777777" w:rsidR="00DD26EA" w:rsidRDefault="00DD26EA" w:rsidP="007D04A3">
      <w:pPr>
        <w:tabs>
          <w:tab w:val="left" w:pos="1970"/>
        </w:tabs>
        <w:spacing w:line="480" w:lineRule="auto"/>
        <w:jc w:val="center"/>
        <w:rPr>
          <w:b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81"/>
        <w:gridCol w:w="5381"/>
      </w:tblGrid>
      <w:tr w:rsidR="006C67A8" w14:paraId="413E1137" w14:textId="77777777" w:rsidTr="006C67A8">
        <w:tc>
          <w:tcPr>
            <w:tcW w:w="5381" w:type="dxa"/>
          </w:tcPr>
          <w:p w14:paraId="0D0A1B8A" w14:textId="0C92F2E4" w:rsidR="006C67A8" w:rsidRDefault="006C67A8" w:rsidP="006C67A8">
            <w:pPr>
              <w:tabs>
                <w:tab w:val="left" w:pos="1970"/>
              </w:tabs>
              <w:spacing w:line="480" w:lineRule="auto"/>
              <w:rPr>
                <w:b/>
                <w:u w:val="single"/>
              </w:rPr>
            </w:pPr>
            <w:bookmarkStart w:id="3" w:name="_Hlk65526033"/>
            <w:r>
              <w:rPr>
                <w:b/>
                <w:u w:val="single"/>
              </w:rPr>
              <w:t>Data sporządzenia:</w:t>
            </w:r>
          </w:p>
        </w:tc>
        <w:tc>
          <w:tcPr>
            <w:tcW w:w="5381" w:type="dxa"/>
          </w:tcPr>
          <w:p w14:paraId="57CF27FE" w14:textId="77777777" w:rsidR="006C67A8" w:rsidRDefault="006C67A8" w:rsidP="006C67A8">
            <w:pPr>
              <w:tabs>
                <w:tab w:val="left" w:pos="1970"/>
              </w:tabs>
              <w:spacing w:line="480" w:lineRule="auto"/>
              <w:rPr>
                <w:b/>
                <w:u w:val="single"/>
              </w:rPr>
            </w:pPr>
          </w:p>
        </w:tc>
      </w:tr>
    </w:tbl>
    <w:p w14:paraId="7C337A9E" w14:textId="77777777" w:rsidR="00E80131" w:rsidRDefault="00E80131" w:rsidP="007D04A3">
      <w:pPr>
        <w:tabs>
          <w:tab w:val="left" w:pos="1970"/>
        </w:tabs>
        <w:spacing w:line="360" w:lineRule="auto"/>
        <w:rPr>
          <w:b/>
          <w:u w:val="single"/>
        </w:rPr>
      </w:pPr>
      <w:bookmarkStart w:id="4" w:name="_Hlk65158138"/>
      <w:bookmarkEnd w:id="3"/>
    </w:p>
    <w:p w14:paraId="7793DE1D" w14:textId="6832B415" w:rsidR="007D04A3" w:rsidRPr="00A27D77" w:rsidRDefault="007D04A3" w:rsidP="007D04A3">
      <w:pPr>
        <w:tabs>
          <w:tab w:val="left" w:pos="1970"/>
        </w:tabs>
        <w:spacing w:line="360" w:lineRule="auto"/>
        <w:rPr>
          <w:b/>
          <w:u w:val="single"/>
        </w:rPr>
      </w:pPr>
      <w:r w:rsidRPr="00A27D77">
        <w:rPr>
          <w:b/>
          <w:u w:val="single"/>
        </w:rPr>
        <w:t>Zawiadomienie: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81"/>
        <w:gridCol w:w="5381"/>
      </w:tblGrid>
      <w:tr w:rsidR="00993AD4" w14:paraId="7CD01029" w14:textId="77777777" w:rsidTr="0052685C">
        <w:trPr>
          <w:trHeight w:val="567"/>
        </w:trPr>
        <w:tc>
          <w:tcPr>
            <w:tcW w:w="5381" w:type="dxa"/>
          </w:tcPr>
          <w:p w14:paraId="56DECBB2" w14:textId="7DDC2F2B" w:rsidR="00993AD4" w:rsidRDefault="00993AD4" w:rsidP="007D04A3">
            <w:pPr>
              <w:tabs>
                <w:tab w:val="right" w:leader="dot" w:pos="10772"/>
              </w:tabs>
              <w:spacing w:line="360" w:lineRule="auto"/>
            </w:pPr>
            <w:r w:rsidRPr="00993AD4">
              <w:t>Numer zawiadomienia o rozpoczęciu robót</w:t>
            </w:r>
            <w:r>
              <w:t>:</w:t>
            </w:r>
          </w:p>
        </w:tc>
        <w:tc>
          <w:tcPr>
            <w:tcW w:w="5381" w:type="dxa"/>
          </w:tcPr>
          <w:p w14:paraId="3C3949C6" w14:textId="77777777" w:rsidR="00993AD4" w:rsidRDefault="00993AD4" w:rsidP="007D04A3">
            <w:pPr>
              <w:tabs>
                <w:tab w:val="right" w:leader="dot" w:pos="10772"/>
              </w:tabs>
              <w:spacing w:line="360" w:lineRule="auto"/>
            </w:pPr>
          </w:p>
        </w:tc>
      </w:tr>
      <w:tr w:rsidR="00993AD4" w14:paraId="5882A7CA" w14:textId="77777777" w:rsidTr="0052685C">
        <w:trPr>
          <w:trHeight w:val="567"/>
        </w:trPr>
        <w:tc>
          <w:tcPr>
            <w:tcW w:w="5381" w:type="dxa"/>
          </w:tcPr>
          <w:p w14:paraId="4002927F" w14:textId="1CBE3989" w:rsidR="00993AD4" w:rsidRDefault="00993AD4" w:rsidP="007D04A3">
            <w:pPr>
              <w:tabs>
                <w:tab w:val="right" w:leader="dot" w:pos="10772"/>
              </w:tabs>
              <w:spacing w:line="360" w:lineRule="auto"/>
            </w:pPr>
            <w:r w:rsidRPr="00993AD4">
              <w:t>Termin dostarczenia zawiadomienia</w:t>
            </w:r>
            <w:r>
              <w:t>:</w:t>
            </w:r>
            <w:r w:rsidRPr="00993AD4">
              <w:t xml:space="preserve"> </w:t>
            </w:r>
          </w:p>
          <w:p w14:paraId="5508EFED" w14:textId="2F639703" w:rsidR="00993AD4" w:rsidRPr="00993AD4" w:rsidRDefault="00993AD4" w:rsidP="007D04A3">
            <w:pPr>
              <w:tabs>
                <w:tab w:val="right" w:leader="dot" w:pos="10772"/>
              </w:tabs>
              <w:spacing w:line="360" w:lineRule="auto"/>
              <w:rPr>
                <w:sz w:val="14"/>
                <w:szCs w:val="14"/>
              </w:rPr>
            </w:pPr>
            <w:r w:rsidRPr="00993AD4">
              <w:rPr>
                <w:sz w:val="14"/>
                <w:szCs w:val="14"/>
              </w:rPr>
              <w:t>(wg pocztowego potwierdzenia odbioru lub osobiście)</w:t>
            </w:r>
          </w:p>
        </w:tc>
        <w:tc>
          <w:tcPr>
            <w:tcW w:w="5381" w:type="dxa"/>
          </w:tcPr>
          <w:p w14:paraId="52E93AD4" w14:textId="77777777" w:rsidR="00993AD4" w:rsidRDefault="00993AD4" w:rsidP="007D04A3">
            <w:pPr>
              <w:tabs>
                <w:tab w:val="right" w:leader="dot" w:pos="10772"/>
              </w:tabs>
              <w:spacing w:line="360" w:lineRule="auto"/>
            </w:pPr>
          </w:p>
        </w:tc>
      </w:tr>
      <w:tr w:rsidR="00993AD4" w14:paraId="2454DF58" w14:textId="77777777" w:rsidTr="0052685C">
        <w:trPr>
          <w:trHeight w:val="567"/>
        </w:trPr>
        <w:tc>
          <w:tcPr>
            <w:tcW w:w="5381" w:type="dxa"/>
          </w:tcPr>
          <w:p w14:paraId="276BC2E1" w14:textId="3908AC13" w:rsidR="00993AD4" w:rsidRDefault="00993AD4" w:rsidP="007D04A3">
            <w:pPr>
              <w:tabs>
                <w:tab w:val="right" w:leader="dot" w:pos="10772"/>
              </w:tabs>
              <w:spacing w:line="360" w:lineRule="auto"/>
            </w:pPr>
            <w:r w:rsidRPr="00993AD4">
              <w:t>Termin rozpoczęcia robót</w:t>
            </w:r>
            <w:r>
              <w:t>:</w:t>
            </w:r>
          </w:p>
        </w:tc>
        <w:tc>
          <w:tcPr>
            <w:tcW w:w="5381" w:type="dxa"/>
          </w:tcPr>
          <w:p w14:paraId="6C200B0D" w14:textId="77777777" w:rsidR="00993AD4" w:rsidRDefault="00993AD4" w:rsidP="007D04A3">
            <w:pPr>
              <w:tabs>
                <w:tab w:val="right" w:leader="dot" w:pos="10772"/>
              </w:tabs>
              <w:spacing w:line="360" w:lineRule="auto"/>
            </w:pPr>
          </w:p>
        </w:tc>
      </w:tr>
    </w:tbl>
    <w:p w14:paraId="5B0A68AD" w14:textId="77777777" w:rsidR="00993AD4" w:rsidRDefault="00993AD4" w:rsidP="007D04A3">
      <w:pPr>
        <w:tabs>
          <w:tab w:val="right" w:leader="dot" w:pos="10772"/>
        </w:tabs>
        <w:spacing w:line="360" w:lineRule="auto"/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0762"/>
      </w:tblGrid>
      <w:tr w:rsidR="00DD26EA" w:rsidRPr="00DD26EA" w14:paraId="7FB3E258" w14:textId="77777777" w:rsidTr="00DD26EA">
        <w:tc>
          <w:tcPr>
            <w:tcW w:w="10762" w:type="dxa"/>
            <w:shd w:val="clear" w:color="auto" w:fill="D9D9D9" w:themeFill="background1" w:themeFillShade="D9"/>
          </w:tcPr>
          <w:bookmarkEnd w:id="4"/>
          <w:p w14:paraId="49CE0573" w14:textId="77777777" w:rsidR="00DD26EA" w:rsidRPr="00DD26EA" w:rsidRDefault="00DD26EA" w:rsidP="001B0E25">
            <w:pPr>
              <w:tabs>
                <w:tab w:val="left" w:pos="1970"/>
              </w:tabs>
              <w:spacing w:line="480" w:lineRule="auto"/>
              <w:rPr>
                <w:b/>
              </w:rPr>
            </w:pPr>
            <w:r w:rsidRPr="00DD26EA">
              <w:rPr>
                <w:b/>
              </w:rPr>
              <w:t>Skład Komisji:</w:t>
            </w:r>
          </w:p>
        </w:tc>
      </w:tr>
    </w:tbl>
    <w:p w14:paraId="7F6E2FB1" w14:textId="77777777" w:rsidR="00DD26EA" w:rsidRPr="00A27D77" w:rsidRDefault="00DD26EA" w:rsidP="009A3161">
      <w:pPr>
        <w:tabs>
          <w:tab w:val="left" w:pos="1970"/>
        </w:tabs>
        <w:spacing w:line="480" w:lineRule="auto"/>
        <w:rPr>
          <w:b/>
          <w:u w:val="single"/>
        </w:rPr>
      </w:pPr>
    </w:p>
    <w:p w14:paraId="346A53C0" w14:textId="77777777" w:rsidR="00D26D1C" w:rsidRPr="00A27D77" w:rsidRDefault="00D26D1C" w:rsidP="00D26D1C">
      <w:pPr>
        <w:pStyle w:val="Akapitzlist"/>
        <w:numPr>
          <w:ilvl w:val="0"/>
          <w:numId w:val="3"/>
        </w:numPr>
        <w:tabs>
          <w:tab w:val="right" w:leader="dot" w:pos="10772"/>
        </w:tabs>
        <w:spacing w:line="480" w:lineRule="auto"/>
        <w:ind w:left="284" w:hanging="284"/>
      </w:pPr>
      <w:bookmarkStart w:id="5" w:name="_Hlk65612640"/>
      <w:bookmarkStart w:id="6" w:name="_Hlk65612783"/>
      <w:r>
        <w:t>Przedstawiciel Wykonawcy Robót Budowlanych…………………………………………………………………………….</w:t>
      </w:r>
    </w:p>
    <w:p w14:paraId="3938DBF7" w14:textId="77777777" w:rsidR="00D26D1C" w:rsidRPr="00A27D77" w:rsidRDefault="00D26D1C" w:rsidP="00D26D1C">
      <w:pPr>
        <w:pStyle w:val="Akapitzlist"/>
        <w:numPr>
          <w:ilvl w:val="0"/>
          <w:numId w:val="3"/>
        </w:numPr>
        <w:tabs>
          <w:tab w:val="right" w:leader="dot" w:pos="10772"/>
        </w:tabs>
        <w:spacing w:line="480" w:lineRule="auto"/>
        <w:ind w:left="284" w:hanging="284"/>
      </w:pPr>
      <w:r w:rsidRPr="00A27D77">
        <w:t>Rzeczoznawca majątkowy</w:t>
      </w:r>
      <w:r w:rsidRPr="00A27D77">
        <w:tab/>
      </w:r>
    </w:p>
    <w:p w14:paraId="04C98162" w14:textId="11DDFD98" w:rsidR="00985018" w:rsidRPr="00A27D77" w:rsidRDefault="005779D1" w:rsidP="009A3161">
      <w:pPr>
        <w:pStyle w:val="Akapitzlist"/>
        <w:numPr>
          <w:ilvl w:val="0"/>
          <w:numId w:val="3"/>
        </w:numPr>
        <w:tabs>
          <w:tab w:val="left" w:pos="8259"/>
          <w:tab w:val="right" w:leader="dot" w:pos="10772"/>
        </w:tabs>
        <w:spacing w:line="480" w:lineRule="auto"/>
        <w:ind w:left="284" w:hanging="284"/>
      </w:pPr>
      <w:r w:rsidRPr="00A27D77">
        <w:t>Geodeta……………………………………………………………………………………………………………….....................</w:t>
      </w:r>
    </w:p>
    <w:p w14:paraId="147DF841" w14:textId="0827244D" w:rsidR="001440DB" w:rsidRPr="00A27D77" w:rsidRDefault="001440DB" w:rsidP="009A3161">
      <w:pPr>
        <w:pStyle w:val="Akapitzlist"/>
        <w:numPr>
          <w:ilvl w:val="0"/>
          <w:numId w:val="3"/>
        </w:numPr>
        <w:tabs>
          <w:tab w:val="left" w:leader="dot" w:pos="7938"/>
        </w:tabs>
        <w:spacing w:line="480" w:lineRule="auto"/>
        <w:ind w:left="284" w:hanging="284"/>
      </w:pPr>
      <w:r w:rsidRPr="00A27D77">
        <w:t>Właściciel</w:t>
      </w:r>
      <w:r w:rsidR="000D3F88">
        <w:t>/Pełnomocnik*</w:t>
      </w:r>
      <w:r w:rsidRPr="00A27D77">
        <w:tab/>
      </w:r>
      <w:r w:rsidR="001F612D" w:rsidRPr="00A27D77">
        <w:t>dow. osob</w:t>
      </w:r>
      <w:r w:rsidR="0067144C" w:rsidRPr="00A27D77">
        <w:t>…………………</w:t>
      </w:r>
      <w:r w:rsidR="001B6888" w:rsidRPr="00A27D77">
        <w:t>..</w:t>
      </w:r>
      <w:r w:rsidR="0067144C" w:rsidRPr="00A27D77">
        <w:t>….</w:t>
      </w:r>
      <w:r w:rsidR="001F612D" w:rsidRPr="00A27D77">
        <w:t xml:space="preserve"> </w:t>
      </w:r>
    </w:p>
    <w:p w14:paraId="457F7BB1" w14:textId="28DB117B" w:rsidR="0067144C" w:rsidRPr="00A27D77" w:rsidRDefault="0067144C" w:rsidP="009A3161">
      <w:pPr>
        <w:pStyle w:val="Akapitzlist"/>
        <w:numPr>
          <w:ilvl w:val="0"/>
          <w:numId w:val="3"/>
        </w:numPr>
        <w:tabs>
          <w:tab w:val="left" w:leader="dot" w:pos="7938"/>
        </w:tabs>
        <w:spacing w:line="480" w:lineRule="auto"/>
        <w:ind w:left="284" w:hanging="284"/>
      </w:pPr>
      <w:r w:rsidRPr="00A27D77">
        <w:t>Właściciel</w:t>
      </w:r>
      <w:r w:rsidR="000D3F88">
        <w:t>/Pełnomocnik*</w:t>
      </w:r>
      <w:r w:rsidRPr="00A27D77">
        <w:tab/>
        <w:t>dow. osob………………</w:t>
      </w:r>
      <w:r w:rsidR="001B6888" w:rsidRPr="00A27D77">
        <w:t>..</w:t>
      </w:r>
      <w:r w:rsidRPr="00A27D77">
        <w:t xml:space="preserve">……. </w:t>
      </w:r>
    </w:p>
    <w:p w14:paraId="31D94C5B" w14:textId="77777777" w:rsidR="00936769" w:rsidRDefault="001440DB" w:rsidP="00936769">
      <w:pPr>
        <w:pStyle w:val="Akapitzlist"/>
        <w:numPr>
          <w:ilvl w:val="0"/>
          <w:numId w:val="3"/>
        </w:numPr>
        <w:tabs>
          <w:tab w:val="right" w:leader="dot" w:pos="10772"/>
        </w:tabs>
        <w:spacing w:line="480" w:lineRule="auto"/>
        <w:ind w:left="284" w:hanging="284"/>
      </w:pPr>
      <w:bookmarkStart w:id="7" w:name="_Hlk65522731"/>
      <w:bookmarkEnd w:id="5"/>
      <w:r w:rsidRPr="00A27D77">
        <w:tab/>
      </w:r>
      <w:bookmarkEnd w:id="7"/>
    </w:p>
    <w:p w14:paraId="54BFB05C" w14:textId="244D7687" w:rsidR="00936769" w:rsidRPr="00A27D77" w:rsidRDefault="00936769" w:rsidP="009253EA">
      <w:pPr>
        <w:pStyle w:val="Akapitzlist"/>
        <w:numPr>
          <w:ilvl w:val="0"/>
          <w:numId w:val="3"/>
        </w:numPr>
        <w:tabs>
          <w:tab w:val="right" w:leader="dot" w:pos="10772"/>
        </w:tabs>
        <w:spacing w:line="480" w:lineRule="auto"/>
        <w:ind w:left="284" w:hanging="284"/>
      </w:pPr>
      <w:r w:rsidRPr="00936769">
        <w:t>.</w:t>
      </w:r>
      <w:r w:rsidRPr="00936769">
        <w:tab/>
      </w: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0762"/>
      </w:tblGrid>
      <w:tr w:rsidR="00DD26EA" w:rsidRPr="00DD26EA" w14:paraId="0292B6B4" w14:textId="77777777" w:rsidTr="00DD26EA">
        <w:tc>
          <w:tcPr>
            <w:tcW w:w="10762" w:type="dxa"/>
            <w:shd w:val="clear" w:color="auto" w:fill="D9D9D9" w:themeFill="background1" w:themeFillShade="D9"/>
          </w:tcPr>
          <w:bookmarkEnd w:id="6"/>
          <w:p w14:paraId="630CF152" w14:textId="77777777" w:rsidR="00DD26EA" w:rsidRPr="00DD26EA" w:rsidRDefault="00DD26EA" w:rsidP="009A1997">
            <w:pPr>
              <w:tabs>
                <w:tab w:val="right" w:leader="dot" w:pos="10772"/>
              </w:tabs>
              <w:spacing w:line="480" w:lineRule="auto"/>
              <w:jc w:val="both"/>
              <w:rPr>
                <w:b/>
                <w:bCs/>
              </w:rPr>
            </w:pPr>
            <w:r w:rsidRPr="00DD26EA">
              <w:rPr>
                <w:b/>
                <w:bCs/>
              </w:rPr>
              <w:t>Opis zagospodarowania nieruchomości w części nieruchomości stanowiącej pas montażowy gazociągu:</w:t>
            </w:r>
          </w:p>
        </w:tc>
      </w:tr>
    </w:tbl>
    <w:p w14:paraId="47E69D59" w14:textId="77777777" w:rsidR="00DD26EA" w:rsidRPr="00BA22B2" w:rsidRDefault="00DD26EA" w:rsidP="009A3161">
      <w:pPr>
        <w:tabs>
          <w:tab w:val="right" w:leader="dot" w:pos="10772"/>
        </w:tabs>
        <w:spacing w:line="480" w:lineRule="auto"/>
        <w:jc w:val="both"/>
        <w:rPr>
          <w:b/>
          <w:bCs/>
          <w:u w:val="single"/>
        </w:rPr>
      </w:pPr>
    </w:p>
    <w:p w14:paraId="6A3FD00F" w14:textId="09CEA9BF" w:rsidR="001C6F74" w:rsidRPr="00056E03" w:rsidRDefault="00536955" w:rsidP="001C6F74">
      <w:pPr>
        <w:pStyle w:val="Akapitzlist"/>
        <w:numPr>
          <w:ilvl w:val="0"/>
          <w:numId w:val="9"/>
        </w:numPr>
        <w:tabs>
          <w:tab w:val="right" w:leader="dot" w:pos="10772"/>
        </w:tabs>
        <w:spacing w:line="480" w:lineRule="auto"/>
        <w:ind w:left="284" w:hanging="284"/>
        <w:rPr>
          <w:b/>
          <w:bCs/>
        </w:rPr>
      </w:pPr>
      <w:r w:rsidRPr="00056E03">
        <w:rPr>
          <w:b/>
          <w:bCs/>
        </w:rPr>
        <w:t>Sposób korzystania z nieruchomości</w:t>
      </w:r>
      <w:r w:rsidR="00E80131" w:rsidRPr="00056E03">
        <w:rPr>
          <w:b/>
          <w:bCs/>
        </w:rPr>
        <w:t>:</w:t>
      </w:r>
      <w:r w:rsidRPr="00056E03">
        <w:rPr>
          <w:b/>
          <w:bCs/>
        </w:rPr>
        <w:t xml:space="preserve"> </w:t>
      </w:r>
    </w:p>
    <w:tbl>
      <w:tblPr>
        <w:tblStyle w:val="Tabela-Siatk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0"/>
        <w:gridCol w:w="2272"/>
        <w:gridCol w:w="2835"/>
        <w:gridCol w:w="2976"/>
      </w:tblGrid>
      <w:tr w:rsidR="001C6F74" w14:paraId="5DC64636" w14:textId="77777777" w:rsidTr="00F809F6">
        <w:trPr>
          <w:trHeight w:val="648"/>
        </w:trPr>
        <w:tc>
          <w:tcPr>
            <w:tcW w:w="2690" w:type="dxa"/>
            <w:vAlign w:val="center"/>
          </w:tcPr>
          <w:p w14:paraId="408378A4" w14:textId="6B7B1D48" w:rsidR="001C6F74" w:rsidRDefault="00F90C93" w:rsidP="00F809F6">
            <w:pPr>
              <w:tabs>
                <w:tab w:val="right" w:leader="dot" w:pos="10772"/>
              </w:tabs>
              <w:spacing w:line="480" w:lineRule="auto"/>
            </w:pPr>
            <w:r w:rsidRPr="00BA4F2D">
              <w:rPr>
                <w:sz w:val="28"/>
                <w:szCs w:val="28"/>
              </w:rPr>
              <w:t></w:t>
            </w:r>
            <w:r w:rsidR="00F809F6">
              <w:t xml:space="preserve"> pole uprawne</w:t>
            </w:r>
          </w:p>
        </w:tc>
        <w:tc>
          <w:tcPr>
            <w:tcW w:w="2272" w:type="dxa"/>
            <w:vAlign w:val="center"/>
          </w:tcPr>
          <w:p w14:paraId="0EB80E1D" w14:textId="628947BA" w:rsidR="001C6F74" w:rsidRDefault="00F90C93" w:rsidP="00F809F6">
            <w:pPr>
              <w:tabs>
                <w:tab w:val="right" w:leader="dot" w:pos="10772"/>
              </w:tabs>
              <w:spacing w:line="480" w:lineRule="auto"/>
            </w:pPr>
            <w:r w:rsidRPr="00BA4F2D">
              <w:rPr>
                <w:sz w:val="28"/>
                <w:szCs w:val="28"/>
              </w:rPr>
              <w:t></w:t>
            </w:r>
            <w:r w:rsidR="00F809F6" w:rsidRPr="00F809F6">
              <w:rPr>
                <w:sz w:val="28"/>
                <w:szCs w:val="28"/>
              </w:rPr>
              <w:t xml:space="preserve"> </w:t>
            </w:r>
            <w:r w:rsidR="00F809F6">
              <w:t>łąka</w:t>
            </w:r>
          </w:p>
        </w:tc>
        <w:tc>
          <w:tcPr>
            <w:tcW w:w="2835" w:type="dxa"/>
            <w:vAlign w:val="center"/>
          </w:tcPr>
          <w:p w14:paraId="46021C8B" w14:textId="36017143" w:rsidR="001C6F74" w:rsidRDefault="00F90C93" w:rsidP="00F809F6">
            <w:pPr>
              <w:tabs>
                <w:tab w:val="right" w:leader="dot" w:pos="10772"/>
              </w:tabs>
              <w:spacing w:line="480" w:lineRule="auto"/>
            </w:pPr>
            <w:r w:rsidRPr="00BA4F2D">
              <w:rPr>
                <w:sz w:val="28"/>
                <w:szCs w:val="28"/>
              </w:rPr>
              <w:t></w:t>
            </w:r>
            <w:r w:rsidR="00F809F6" w:rsidRPr="00F809F6">
              <w:rPr>
                <w:sz w:val="28"/>
                <w:szCs w:val="28"/>
              </w:rPr>
              <w:t xml:space="preserve"> </w:t>
            </w:r>
            <w:r w:rsidR="00F809F6">
              <w:t>nieużytek</w:t>
            </w:r>
          </w:p>
        </w:tc>
        <w:tc>
          <w:tcPr>
            <w:tcW w:w="2976" w:type="dxa"/>
            <w:vAlign w:val="center"/>
          </w:tcPr>
          <w:p w14:paraId="5A0DC834" w14:textId="2029F39B" w:rsidR="001C6F74" w:rsidRDefault="00F90C93" w:rsidP="00F809F6">
            <w:pPr>
              <w:tabs>
                <w:tab w:val="right" w:leader="dot" w:pos="10772"/>
              </w:tabs>
              <w:spacing w:line="480" w:lineRule="auto"/>
            </w:pPr>
            <w:r w:rsidRPr="00BA4F2D">
              <w:rPr>
                <w:sz w:val="28"/>
                <w:szCs w:val="28"/>
              </w:rPr>
              <w:t></w:t>
            </w:r>
            <w:r w:rsidR="00F809F6">
              <w:t xml:space="preserve"> las</w:t>
            </w:r>
          </w:p>
        </w:tc>
      </w:tr>
      <w:tr w:rsidR="001C6F74" w14:paraId="55A39544" w14:textId="77777777" w:rsidTr="00F809F6">
        <w:tc>
          <w:tcPr>
            <w:tcW w:w="2690" w:type="dxa"/>
            <w:vAlign w:val="center"/>
          </w:tcPr>
          <w:p w14:paraId="1A805EDC" w14:textId="57D01A3C" w:rsidR="001C6F74" w:rsidRDefault="00F90C93" w:rsidP="00F809F6">
            <w:pPr>
              <w:tabs>
                <w:tab w:val="right" w:leader="dot" w:pos="10772"/>
              </w:tabs>
              <w:spacing w:line="480" w:lineRule="auto"/>
            </w:pPr>
            <w:r w:rsidRPr="00BA4F2D">
              <w:rPr>
                <w:sz w:val="28"/>
                <w:szCs w:val="28"/>
              </w:rPr>
              <w:t></w:t>
            </w:r>
            <w:r w:rsidR="00F809F6" w:rsidRPr="00F809F6">
              <w:rPr>
                <w:sz w:val="28"/>
                <w:szCs w:val="28"/>
              </w:rPr>
              <w:t xml:space="preserve"> </w:t>
            </w:r>
            <w:r w:rsidR="00F809F6">
              <w:t>sad</w:t>
            </w:r>
          </w:p>
        </w:tc>
        <w:tc>
          <w:tcPr>
            <w:tcW w:w="2272" w:type="dxa"/>
            <w:vAlign w:val="center"/>
          </w:tcPr>
          <w:p w14:paraId="49C3DE36" w14:textId="2E12E72E" w:rsidR="001C6F74" w:rsidRDefault="00F90C93" w:rsidP="00F809F6">
            <w:pPr>
              <w:tabs>
                <w:tab w:val="right" w:leader="dot" w:pos="10772"/>
              </w:tabs>
              <w:spacing w:line="480" w:lineRule="auto"/>
            </w:pPr>
            <w:r w:rsidRPr="00BA4F2D">
              <w:rPr>
                <w:sz w:val="28"/>
                <w:szCs w:val="28"/>
              </w:rPr>
              <w:t></w:t>
            </w:r>
            <w:r w:rsidR="00F809F6">
              <w:t xml:space="preserve"> droga</w:t>
            </w:r>
          </w:p>
        </w:tc>
        <w:tc>
          <w:tcPr>
            <w:tcW w:w="2835" w:type="dxa"/>
            <w:vAlign w:val="center"/>
          </w:tcPr>
          <w:p w14:paraId="7A30919C" w14:textId="54F390CC" w:rsidR="001C6F74" w:rsidRDefault="00F90C93" w:rsidP="00F809F6">
            <w:pPr>
              <w:tabs>
                <w:tab w:val="right" w:leader="dot" w:pos="10772"/>
              </w:tabs>
              <w:spacing w:line="480" w:lineRule="auto"/>
            </w:pPr>
            <w:r w:rsidRPr="00BA4F2D">
              <w:rPr>
                <w:sz w:val="28"/>
                <w:szCs w:val="28"/>
              </w:rPr>
              <w:t></w:t>
            </w:r>
            <w:r w:rsidR="00F809F6" w:rsidRPr="00F809F6">
              <w:rPr>
                <w:sz w:val="28"/>
                <w:szCs w:val="28"/>
              </w:rPr>
              <w:t xml:space="preserve"> </w:t>
            </w:r>
            <w:r w:rsidR="00F809F6">
              <w:t>część przydomowa</w:t>
            </w:r>
          </w:p>
        </w:tc>
        <w:tc>
          <w:tcPr>
            <w:tcW w:w="2976" w:type="dxa"/>
            <w:vAlign w:val="center"/>
          </w:tcPr>
          <w:p w14:paraId="344EFF44" w14:textId="61DADA23" w:rsidR="001C6F74" w:rsidRDefault="00F90C93" w:rsidP="00F809F6">
            <w:pPr>
              <w:tabs>
                <w:tab w:val="right" w:leader="dot" w:pos="10772"/>
              </w:tabs>
              <w:spacing w:line="480" w:lineRule="auto"/>
            </w:pPr>
            <w:r w:rsidRPr="00BA4F2D">
              <w:rPr>
                <w:sz w:val="28"/>
                <w:szCs w:val="28"/>
              </w:rPr>
              <w:t></w:t>
            </w:r>
            <w:r w:rsidR="00F809F6">
              <w:t xml:space="preserve"> inny:</w:t>
            </w:r>
          </w:p>
        </w:tc>
      </w:tr>
    </w:tbl>
    <w:p w14:paraId="030B2B00" w14:textId="350B8B1E" w:rsidR="00BC5407" w:rsidRDefault="00BC5407" w:rsidP="00554DAA">
      <w:pPr>
        <w:tabs>
          <w:tab w:val="right" w:leader="dot" w:pos="10772"/>
        </w:tabs>
        <w:spacing w:line="480" w:lineRule="auto"/>
        <w:ind w:left="284"/>
      </w:pPr>
      <w:r>
        <w:t>……………………………………………………………………………………………………………</w:t>
      </w:r>
      <w:r w:rsidR="001C6F74">
        <w:t>…………</w:t>
      </w:r>
      <w:r w:rsidR="00554DAA">
        <w:t>……….</w:t>
      </w:r>
      <w:r>
        <w:t>…………</w:t>
      </w:r>
    </w:p>
    <w:p w14:paraId="16598B10" w14:textId="4822288B" w:rsidR="001440DB" w:rsidRPr="00056E03" w:rsidRDefault="00BF1C1A" w:rsidP="009A3161">
      <w:pPr>
        <w:pStyle w:val="Akapitzlist"/>
        <w:numPr>
          <w:ilvl w:val="0"/>
          <w:numId w:val="9"/>
        </w:numPr>
        <w:tabs>
          <w:tab w:val="right" w:leader="dot" w:pos="10772"/>
        </w:tabs>
        <w:spacing w:line="480" w:lineRule="auto"/>
        <w:ind w:left="284" w:hanging="284"/>
        <w:rPr>
          <w:b/>
          <w:bCs/>
        </w:rPr>
      </w:pPr>
      <w:r w:rsidRPr="00056E03">
        <w:rPr>
          <w:b/>
          <w:bCs/>
        </w:rPr>
        <w:t>Rodzaj p</w:t>
      </w:r>
      <w:r w:rsidR="00514571" w:rsidRPr="00056E03">
        <w:rPr>
          <w:b/>
          <w:bCs/>
        </w:rPr>
        <w:t>rowadzon</w:t>
      </w:r>
      <w:r w:rsidRPr="00056E03">
        <w:rPr>
          <w:b/>
          <w:bCs/>
        </w:rPr>
        <w:t>ych</w:t>
      </w:r>
      <w:r w:rsidR="00514571" w:rsidRPr="00056E03">
        <w:rPr>
          <w:b/>
          <w:bCs/>
        </w:rPr>
        <w:t xml:space="preserve"> upraw</w:t>
      </w:r>
      <w:r w:rsidR="00BC5407" w:rsidRPr="00056E03">
        <w:rPr>
          <w:b/>
          <w:bCs/>
        </w:rPr>
        <w:t xml:space="preserve"> </w:t>
      </w:r>
      <w:r w:rsidR="00BC5407" w:rsidRPr="003F2A8B">
        <w:rPr>
          <w:b/>
          <w:bCs/>
        </w:rPr>
        <w:t>wraz z procentowym</w:t>
      </w:r>
      <w:r w:rsidR="00BC5407" w:rsidRPr="00056E03">
        <w:rPr>
          <w:b/>
          <w:bCs/>
        </w:rPr>
        <w:t xml:space="preserve"> udziałem w pasie montażowym</w:t>
      </w:r>
      <w:r w:rsidR="00514571" w:rsidRPr="00056E03">
        <w:rPr>
          <w:b/>
          <w:bCs/>
        </w:rPr>
        <w:t>:</w:t>
      </w:r>
      <w:bookmarkStart w:id="8" w:name="_Hlk65527975"/>
      <w:r w:rsidR="00514571" w:rsidRPr="00056E03">
        <w:tab/>
      </w:r>
      <w:bookmarkEnd w:id="8"/>
    </w:p>
    <w:p w14:paraId="75FA92A0" w14:textId="5C32B9EA" w:rsidR="00514571" w:rsidRPr="00A27D77" w:rsidRDefault="00514571" w:rsidP="009A3161">
      <w:pPr>
        <w:tabs>
          <w:tab w:val="right" w:leader="dot" w:pos="10772"/>
        </w:tabs>
        <w:spacing w:line="480" w:lineRule="auto"/>
        <w:ind w:left="284"/>
      </w:pPr>
      <w:bookmarkStart w:id="9" w:name="_Hlk65612345"/>
      <w:r w:rsidRPr="00A27D77">
        <w:tab/>
      </w:r>
    </w:p>
    <w:p w14:paraId="211326E4" w14:textId="43632C96" w:rsidR="00514571" w:rsidRPr="00A27D77" w:rsidRDefault="00514571" w:rsidP="009A3161">
      <w:pPr>
        <w:tabs>
          <w:tab w:val="right" w:leader="dot" w:pos="10772"/>
        </w:tabs>
        <w:spacing w:line="480" w:lineRule="auto"/>
        <w:ind w:left="284"/>
      </w:pPr>
      <w:bookmarkStart w:id="10" w:name="_Hlk65176352"/>
      <w:r w:rsidRPr="00A27D77">
        <w:tab/>
      </w:r>
    </w:p>
    <w:p w14:paraId="5E751EC8" w14:textId="77777777" w:rsidR="00BA22B2" w:rsidRDefault="001A692B" w:rsidP="00BA22B2">
      <w:pPr>
        <w:tabs>
          <w:tab w:val="right" w:leader="dot" w:pos="10772"/>
        </w:tabs>
        <w:spacing w:line="480" w:lineRule="auto"/>
        <w:ind w:left="284"/>
      </w:pPr>
      <w:r w:rsidRPr="00A27D77">
        <w:t>………………………………………………………………………………………………………………………………………….</w:t>
      </w:r>
      <w:r w:rsidR="00BA22B2">
        <w:tab/>
      </w:r>
    </w:p>
    <w:p w14:paraId="17CC3C3E" w14:textId="167BBDB8" w:rsidR="00C05D88" w:rsidRDefault="00BA22B2" w:rsidP="00C05D88">
      <w:pPr>
        <w:tabs>
          <w:tab w:val="right" w:leader="dot" w:pos="10772"/>
        </w:tabs>
        <w:spacing w:line="480" w:lineRule="auto"/>
        <w:ind w:left="284"/>
      </w:pPr>
      <w:r>
        <w:t>…………………………………………………………………………………………………………………………</w:t>
      </w:r>
      <w:r w:rsidR="00C05D88" w:rsidRPr="00A27D77">
        <w:t>………………</w:t>
      </w:r>
      <w:r w:rsidR="00C05D88">
        <w:t>.</w:t>
      </w:r>
    </w:p>
    <w:bookmarkEnd w:id="9"/>
    <w:bookmarkEnd w:id="10"/>
    <w:p w14:paraId="5831DC70" w14:textId="696ECD91" w:rsidR="00514571" w:rsidRPr="00056E03" w:rsidRDefault="00BF1C1A" w:rsidP="009A3161">
      <w:pPr>
        <w:pStyle w:val="Akapitzlist"/>
        <w:numPr>
          <w:ilvl w:val="0"/>
          <w:numId w:val="9"/>
        </w:numPr>
        <w:tabs>
          <w:tab w:val="right" w:leader="dot" w:pos="10772"/>
        </w:tabs>
        <w:spacing w:line="480" w:lineRule="auto"/>
        <w:ind w:left="284" w:hanging="284"/>
        <w:rPr>
          <w:b/>
          <w:bCs/>
        </w:rPr>
      </w:pPr>
      <w:r w:rsidRPr="00056E03">
        <w:rPr>
          <w:b/>
          <w:bCs/>
        </w:rPr>
        <w:lastRenderedPageBreak/>
        <w:t>Na nieruchomości znajduje się z</w:t>
      </w:r>
      <w:r w:rsidR="00514571" w:rsidRPr="00056E03">
        <w:rPr>
          <w:b/>
          <w:bCs/>
        </w:rPr>
        <w:t xml:space="preserve">ieleń </w:t>
      </w:r>
      <w:r w:rsidRPr="00056E03">
        <w:rPr>
          <w:b/>
          <w:bCs/>
        </w:rPr>
        <w:t>(</w:t>
      </w:r>
      <w:r w:rsidR="00514571" w:rsidRPr="00056E03">
        <w:rPr>
          <w:b/>
          <w:bCs/>
        </w:rPr>
        <w:t xml:space="preserve">drzewa </w:t>
      </w:r>
      <w:r w:rsidR="00B301EB" w:rsidRPr="00056E03">
        <w:rPr>
          <w:b/>
          <w:bCs/>
        </w:rPr>
        <w:t xml:space="preserve">i </w:t>
      </w:r>
      <w:r w:rsidR="00514571" w:rsidRPr="00056E03">
        <w:rPr>
          <w:b/>
          <w:bCs/>
        </w:rPr>
        <w:t>krzewy</w:t>
      </w:r>
      <w:r w:rsidRPr="00056E03">
        <w:rPr>
          <w:b/>
          <w:bCs/>
        </w:rPr>
        <w:t xml:space="preserve"> </w:t>
      </w:r>
      <w:r w:rsidR="00514571" w:rsidRPr="00056E03">
        <w:rPr>
          <w:b/>
          <w:bCs/>
        </w:rPr>
        <w:t>w tym owocowe</w:t>
      </w:r>
      <w:r w:rsidRPr="00056E03">
        <w:rPr>
          <w:b/>
          <w:bCs/>
        </w:rPr>
        <w:t>)</w:t>
      </w:r>
      <w:r w:rsidR="00B301EB" w:rsidRPr="00056E03">
        <w:rPr>
          <w:b/>
          <w:bCs/>
        </w:rPr>
        <w:t xml:space="preserve"> przewidziane do wycinki:</w:t>
      </w:r>
      <w:r w:rsidR="00514571" w:rsidRPr="00056E03">
        <w:rPr>
          <w:b/>
          <w:bCs/>
        </w:rPr>
        <w:t xml:space="preserve"> </w:t>
      </w:r>
    </w:p>
    <w:tbl>
      <w:tblPr>
        <w:tblStyle w:val="Tabela-Siatka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5243"/>
      </w:tblGrid>
      <w:tr w:rsidR="001C6F74" w14:paraId="26F4F227" w14:textId="77777777" w:rsidTr="001C6F74">
        <w:trPr>
          <w:trHeight w:val="659"/>
        </w:trPr>
        <w:tc>
          <w:tcPr>
            <w:tcW w:w="1134" w:type="dxa"/>
          </w:tcPr>
          <w:p w14:paraId="4D2AE1D1" w14:textId="2E2E79B5" w:rsidR="001C6F74" w:rsidRDefault="00F90C93" w:rsidP="001C6F74">
            <w:pPr>
              <w:pStyle w:val="Akapitzlist"/>
              <w:tabs>
                <w:tab w:val="right" w:leader="dot" w:pos="10772"/>
              </w:tabs>
              <w:spacing w:line="480" w:lineRule="auto"/>
              <w:ind w:left="0"/>
            </w:pPr>
            <w:r w:rsidRPr="00BA4F2D">
              <w:rPr>
                <w:sz w:val="28"/>
                <w:szCs w:val="28"/>
              </w:rPr>
              <w:t></w:t>
            </w:r>
            <w:r w:rsidR="001C6F74" w:rsidRPr="00F809F6">
              <w:rPr>
                <w:sz w:val="28"/>
                <w:szCs w:val="28"/>
              </w:rPr>
              <w:t xml:space="preserve"> </w:t>
            </w:r>
            <w:r w:rsidR="001C6F74">
              <w:t>TAK</w:t>
            </w:r>
          </w:p>
        </w:tc>
        <w:tc>
          <w:tcPr>
            <w:tcW w:w="5243" w:type="dxa"/>
          </w:tcPr>
          <w:p w14:paraId="0125ECAA" w14:textId="3EB662CF" w:rsidR="001C6F74" w:rsidRDefault="00F90C93" w:rsidP="001C6F74">
            <w:pPr>
              <w:pStyle w:val="Akapitzlist"/>
              <w:tabs>
                <w:tab w:val="right" w:leader="dot" w:pos="10772"/>
              </w:tabs>
              <w:spacing w:line="480" w:lineRule="auto"/>
              <w:ind w:left="0"/>
            </w:pPr>
            <w:r w:rsidRPr="00BA4F2D">
              <w:rPr>
                <w:sz w:val="28"/>
                <w:szCs w:val="28"/>
              </w:rPr>
              <w:t></w:t>
            </w:r>
            <w:r w:rsidR="001C6F74" w:rsidRPr="00F809F6">
              <w:rPr>
                <w:sz w:val="28"/>
                <w:szCs w:val="28"/>
              </w:rPr>
              <w:t xml:space="preserve"> </w:t>
            </w:r>
            <w:r w:rsidR="001C6F74">
              <w:t>NIE</w:t>
            </w:r>
          </w:p>
        </w:tc>
      </w:tr>
    </w:tbl>
    <w:p w14:paraId="65712776" w14:textId="46A646EA" w:rsidR="00756567" w:rsidRDefault="00510B1F" w:rsidP="00145C2A">
      <w:pPr>
        <w:tabs>
          <w:tab w:val="right" w:leader="dot" w:pos="10772"/>
        </w:tabs>
        <w:ind w:left="284"/>
        <w:jc w:val="both"/>
        <w:rPr>
          <w:sz w:val="14"/>
          <w:szCs w:val="14"/>
        </w:rPr>
      </w:pPr>
      <w:bookmarkStart w:id="11" w:name="_Hlk65348519"/>
      <w:r>
        <w:rPr>
          <w:sz w:val="14"/>
          <w:szCs w:val="14"/>
        </w:rPr>
        <w:t xml:space="preserve">UWAGA: </w:t>
      </w:r>
      <w:r w:rsidR="00514571" w:rsidRPr="00145C2A">
        <w:rPr>
          <w:sz w:val="14"/>
          <w:szCs w:val="14"/>
        </w:rPr>
        <w:t>Jeśli na działce występują drzewa i krzewy przewidziane do wycinki</w:t>
      </w:r>
      <w:r w:rsidR="00E87BF9" w:rsidRPr="00145C2A">
        <w:rPr>
          <w:sz w:val="14"/>
          <w:szCs w:val="14"/>
        </w:rPr>
        <w:t>,</w:t>
      </w:r>
      <w:r w:rsidR="00514571" w:rsidRPr="00145C2A">
        <w:rPr>
          <w:sz w:val="14"/>
          <w:szCs w:val="14"/>
        </w:rPr>
        <w:t xml:space="preserve"> do niniejszego protokołu należy dołączyć</w:t>
      </w:r>
      <w:r w:rsidR="00565D34">
        <w:rPr>
          <w:sz w:val="14"/>
          <w:szCs w:val="14"/>
        </w:rPr>
        <w:t xml:space="preserve"> </w:t>
      </w:r>
      <w:r w:rsidR="00B301EB" w:rsidRPr="00145C2A">
        <w:rPr>
          <w:sz w:val="14"/>
          <w:szCs w:val="14"/>
        </w:rPr>
        <w:t xml:space="preserve"> inwentaryzacj</w:t>
      </w:r>
      <w:r w:rsidR="00565D34">
        <w:rPr>
          <w:sz w:val="14"/>
          <w:szCs w:val="14"/>
        </w:rPr>
        <w:t>ę</w:t>
      </w:r>
      <w:r w:rsidR="00B301EB" w:rsidRPr="00145C2A">
        <w:rPr>
          <w:sz w:val="14"/>
          <w:szCs w:val="14"/>
        </w:rPr>
        <w:t xml:space="preserve"> zieleni</w:t>
      </w:r>
      <w:r w:rsidR="00565D34">
        <w:rPr>
          <w:sz w:val="14"/>
          <w:szCs w:val="14"/>
        </w:rPr>
        <w:t xml:space="preserve"> </w:t>
      </w:r>
      <w:r w:rsidR="006878A0">
        <w:rPr>
          <w:sz w:val="14"/>
          <w:szCs w:val="14"/>
        </w:rPr>
        <w:t xml:space="preserve">(w formie tabelarycznej) </w:t>
      </w:r>
      <w:r w:rsidR="00565D34">
        <w:rPr>
          <w:sz w:val="14"/>
          <w:szCs w:val="14"/>
        </w:rPr>
        <w:t>znajdującej się na nieruchomości zawierającą m.in. nazwę (rodzaj), obwód (lub obwody), wysokość, wiek</w:t>
      </w:r>
      <w:r w:rsidR="00BF1C1A">
        <w:rPr>
          <w:sz w:val="14"/>
          <w:szCs w:val="14"/>
        </w:rPr>
        <w:t>, ilość sztuk.</w:t>
      </w:r>
    </w:p>
    <w:p w14:paraId="545484C9" w14:textId="77777777" w:rsidR="00BE33A1" w:rsidRDefault="00BE33A1" w:rsidP="00145C2A">
      <w:pPr>
        <w:tabs>
          <w:tab w:val="right" w:leader="dot" w:pos="10772"/>
        </w:tabs>
        <w:ind w:left="284"/>
        <w:jc w:val="both"/>
        <w:rPr>
          <w:sz w:val="14"/>
          <w:szCs w:val="14"/>
        </w:rPr>
      </w:pPr>
    </w:p>
    <w:bookmarkEnd w:id="11"/>
    <w:p w14:paraId="30C79EBD" w14:textId="0D18A922" w:rsidR="00BA4F2D" w:rsidRPr="00BA4F2D" w:rsidRDefault="00BA4F2D" w:rsidP="00BA4F2D">
      <w:pPr>
        <w:pStyle w:val="Akapitzlist"/>
        <w:tabs>
          <w:tab w:val="right" w:leader="dot" w:pos="10772"/>
        </w:tabs>
        <w:spacing w:line="480" w:lineRule="auto"/>
        <w:ind w:left="284"/>
      </w:pPr>
      <w:r w:rsidRPr="00BA4F2D">
        <w:t>Charakterystyka:</w:t>
      </w:r>
    </w:p>
    <w:tbl>
      <w:tblPr>
        <w:tblStyle w:val="Tabela-Siatka"/>
        <w:tblW w:w="1047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4"/>
        <w:gridCol w:w="1456"/>
        <w:gridCol w:w="2116"/>
        <w:gridCol w:w="2694"/>
        <w:gridCol w:w="2397"/>
      </w:tblGrid>
      <w:tr w:rsidR="009253EA" w14:paraId="54295D58" w14:textId="47C99ED2" w:rsidTr="008B3192">
        <w:tc>
          <w:tcPr>
            <w:tcW w:w="1814" w:type="dxa"/>
          </w:tcPr>
          <w:p w14:paraId="4AEC0730" w14:textId="7BF36557" w:rsidR="009253EA" w:rsidRPr="00BA4F2D" w:rsidRDefault="00F90C93" w:rsidP="00651AB0">
            <w:pPr>
              <w:pStyle w:val="Akapitzlist"/>
              <w:tabs>
                <w:tab w:val="right" w:leader="dot" w:pos="10772"/>
              </w:tabs>
              <w:spacing w:line="480" w:lineRule="auto"/>
              <w:ind w:left="0"/>
            </w:pPr>
            <w:r w:rsidRPr="00BA4F2D">
              <w:rPr>
                <w:sz w:val="28"/>
                <w:szCs w:val="28"/>
              </w:rPr>
              <w:t></w:t>
            </w:r>
            <w:r w:rsidR="009253EA" w:rsidRPr="00AD02E7">
              <w:rPr>
                <w:sz w:val="28"/>
                <w:szCs w:val="28"/>
              </w:rPr>
              <w:t xml:space="preserve"> </w:t>
            </w:r>
            <w:r w:rsidR="009253EA" w:rsidRPr="00BA4F2D">
              <w:t>owocowe</w:t>
            </w:r>
          </w:p>
        </w:tc>
        <w:tc>
          <w:tcPr>
            <w:tcW w:w="1456" w:type="dxa"/>
          </w:tcPr>
          <w:p w14:paraId="5BDCA004" w14:textId="2E54F7F3" w:rsidR="009253EA" w:rsidRDefault="00F90C93" w:rsidP="00651AB0">
            <w:pPr>
              <w:pStyle w:val="Akapitzlist"/>
              <w:tabs>
                <w:tab w:val="right" w:leader="dot" w:pos="10772"/>
              </w:tabs>
              <w:spacing w:line="480" w:lineRule="auto"/>
              <w:ind w:left="0"/>
            </w:pPr>
            <w:r w:rsidRPr="00BA4F2D">
              <w:rPr>
                <w:sz w:val="28"/>
                <w:szCs w:val="28"/>
              </w:rPr>
              <w:t></w:t>
            </w:r>
            <w:r w:rsidR="009253EA" w:rsidRPr="00AD02E7">
              <w:rPr>
                <w:sz w:val="28"/>
                <w:szCs w:val="28"/>
              </w:rPr>
              <w:t xml:space="preserve"> </w:t>
            </w:r>
            <w:r w:rsidR="009253EA" w:rsidRPr="00BA4F2D">
              <w:t>las</w:t>
            </w:r>
          </w:p>
        </w:tc>
        <w:tc>
          <w:tcPr>
            <w:tcW w:w="2116" w:type="dxa"/>
          </w:tcPr>
          <w:p w14:paraId="39F3A2A7" w14:textId="2E00AC04" w:rsidR="009253EA" w:rsidRDefault="00F90C93" w:rsidP="00651AB0">
            <w:pPr>
              <w:pStyle w:val="Akapitzlist"/>
              <w:tabs>
                <w:tab w:val="right" w:leader="dot" w:pos="10772"/>
              </w:tabs>
              <w:spacing w:line="480" w:lineRule="auto"/>
              <w:ind w:left="0"/>
            </w:pPr>
            <w:r w:rsidRPr="00BA4F2D">
              <w:rPr>
                <w:sz w:val="28"/>
                <w:szCs w:val="28"/>
              </w:rPr>
              <w:t></w:t>
            </w:r>
            <w:r w:rsidR="009253EA" w:rsidRPr="00AD02E7">
              <w:rPr>
                <w:sz w:val="28"/>
                <w:szCs w:val="28"/>
              </w:rPr>
              <w:t xml:space="preserve"> </w:t>
            </w:r>
            <w:r w:rsidR="009253EA">
              <w:t>pojedyncze szt.</w:t>
            </w:r>
          </w:p>
        </w:tc>
        <w:tc>
          <w:tcPr>
            <w:tcW w:w="2694" w:type="dxa"/>
          </w:tcPr>
          <w:p w14:paraId="52B3BB68" w14:textId="5B7C70DD" w:rsidR="009253EA" w:rsidRDefault="00F90C93" w:rsidP="00651AB0">
            <w:pPr>
              <w:pStyle w:val="Akapitzlist"/>
              <w:tabs>
                <w:tab w:val="right" w:leader="dot" w:pos="10772"/>
              </w:tabs>
              <w:spacing w:line="480" w:lineRule="auto"/>
              <w:ind w:left="0"/>
            </w:pPr>
            <w:r w:rsidRPr="00BA4F2D">
              <w:rPr>
                <w:sz w:val="28"/>
                <w:szCs w:val="28"/>
              </w:rPr>
              <w:t></w:t>
            </w:r>
            <w:r w:rsidR="009253EA" w:rsidRPr="00AD02E7">
              <w:rPr>
                <w:sz w:val="28"/>
                <w:szCs w:val="28"/>
              </w:rPr>
              <w:t xml:space="preserve"> </w:t>
            </w:r>
            <w:r w:rsidR="009253EA">
              <w:t>nasadzone</w:t>
            </w:r>
          </w:p>
        </w:tc>
        <w:tc>
          <w:tcPr>
            <w:tcW w:w="2397" w:type="dxa"/>
          </w:tcPr>
          <w:p w14:paraId="1CDEC086" w14:textId="10E1A656" w:rsidR="009253EA" w:rsidRPr="00AD02E7" w:rsidRDefault="00F90C93" w:rsidP="00651AB0">
            <w:pPr>
              <w:pStyle w:val="Akapitzlist"/>
              <w:tabs>
                <w:tab w:val="right" w:leader="dot" w:pos="10772"/>
              </w:tabs>
              <w:spacing w:line="480" w:lineRule="auto"/>
              <w:ind w:left="0"/>
              <w:rPr>
                <w:sz w:val="28"/>
                <w:szCs w:val="28"/>
              </w:rPr>
            </w:pPr>
            <w:r w:rsidRPr="00BA4F2D">
              <w:rPr>
                <w:sz w:val="28"/>
                <w:szCs w:val="28"/>
              </w:rPr>
              <w:t></w:t>
            </w:r>
            <w:r w:rsidR="009253EA" w:rsidRPr="00AD02E7">
              <w:rPr>
                <w:sz w:val="28"/>
                <w:szCs w:val="28"/>
              </w:rPr>
              <w:t xml:space="preserve"> </w:t>
            </w:r>
            <w:r w:rsidR="009253EA" w:rsidRPr="009253EA">
              <w:t>krzewy ozdobne</w:t>
            </w:r>
          </w:p>
        </w:tc>
      </w:tr>
      <w:tr w:rsidR="009253EA" w:rsidRPr="00015697" w14:paraId="096CE0CC" w14:textId="288C8D2D" w:rsidTr="008B3192">
        <w:tc>
          <w:tcPr>
            <w:tcW w:w="1814" w:type="dxa"/>
          </w:tcPr>
          <w:p w14:paraId="51EEEDA2" w14:textId="7191029A" w:rsidR="009253EA" w:rsidRPr="00015697" w:rsidRDefault="00F90C93" w:rsidP="00651AB0">
            <w:pPr>
              <w:pStyle w:val="Akapitzlist"/>
              <w:tabs>
                <w:tab w:val="right" w:leader="dot" w:pos="10772"/>
              </w:tabs>
              <w:spacing w:line="480" w:lineRule="auto"/>
              <w:ind w:left="0"/>
              <w:rPr>
                <w:sz w:val="48"/>
                <w:szCs w:val="48"/>
              </w:rPr>
            </w:pPr>
            <w:r w:rsidRPr="00BA4F2D">
              <w:rPr>
                <w:sz w:val="28"/>
                <w:szCs w:val="28"/>
              </w:rPr>
              <w:t></w:t>
            </w:r>
            <w:r w:rsidR="009253EA">
              <w:t xml:space="preserve"> samosiejki</w:t>
            </w:r>
          </w:p>
        </w:tc>
        <w:tc>
          <w:tcPr>
            <w:tcW w:w="1456" w:type="dxa"/>
          </w:tcPr>
          <w:p w14:paraId="561F3292" w14:textId="05D70375" w:rsidR="009253EA" w:rsidRPr="00015697" w:rsidRDefault="00F90C93" w:rsidP="00651AB0">
            <w:pPr>
              <w:pStyle w:val="Akapitzlist"/>
              <w:tabs>
                <w:tab w:val="right" w:leader="dot" w:pos="10772"/>
              </w:tabs>
              <w:spacing w:line="480" w:lineRule="auto"/>
              <w:ind w:left="0"/>
              <w:rPr>
                <w:sz w:val="48"/>
                <w:szCs w:val="48"/>
              </w:rPr>
            </w:pPr>
            <w:r w:rsidRPr="00BA4F2D">
              <w:rPr>
                <w:sz w:val="28"/>
                <w:szCs w:val="28"/>
              </w:rPr>
              <w:t></w:t>
            </w:r>
            <w:r w:rsidR="009253EA" w:rsidRPr="00AD02E7">
              <w:rPr>
                <w:sz w:val="28"/>
                <w:szCs w:val="28"/>
              </w:rPr>
              <w:t xml:space="preserve"> </w:t>
            </w:r>
            <w:r w:rsidR="009253EA">
              <w:t>podrosty</w:t>
            </w:r>
          </w:p>
        </w:tc>
        <w:tc>
          <w:tcPr>
            <w:tcW w:w="2116" w:type="dxa"/>
          </w:tcPr>
          <w:p w14:paraId="05E3F943" w14:textId="01D2DA8A" w:rsidR="009253EA" w:rsidRPr="00AD02E7" w:rsidRDefault="00F90C93" w:rsidP="00651AB0">
            <w:pPr>
              <w:pStyle w:val="Akapitzlist"/>
              <w:tabs>
                <w:tab w:val="right" w:leader="dot" w:pos="10772"/>
              </w:tabs>
              <w:spacing w:line="480" w:lineRule="auto"/>
              <w:ind w:left="0"/>
              <w:rPr>
                <w:sz w:val="28"/>
                <w:szCs w:val="28"/>
              </w:rPr>
            </w:pPr>
            <w:r w:rsidRPr="00BA4F2D">
              <w:rPr>
                <w:sz w:val="28"/>
                <w:szCs w:val="28"/>
              </w:rPr>
              <w:t></w:t>
            </w:r>
            <w:r w:rsidR="009253EA" w:rsidRPr="00BA4F2D">
              <w:rPr>
                <w:sz w:val="28"/>
                <w:szCs w:val="28"/>
              </w:rPr>
              <w:t xml:space="preserve"> </w:t>
            </w:r>
            <w:r w:rsidR="009253EA" w:rsidRPr="00047491">
              <w:t>kępa</w:t>
            </w:r>
          </w:p>
        </w:tc>
        <w:tc>
          <w:tcPr>
            <w:tcW w:w="2694" w:type="dxa"/>
          </w:tcPr>
          <w:p w14:paraId="15DE3A3D" w14:textId="62DD4D2E" w:rsidR="009253EA" w:rsidRPr="00015697" w:rsidRDefault="00F90C93" w:rsidP="00651AB0">
            <w:pPr>
              <w:pStyle w:val="Akapitzlist"/>
              <w:tabs>
                <w:tab w:val="right" w:leader="dot" w:pos="10772"/>
              </w:tabs>
              <w:spacing w:line="480" w:lineRule="auto"/>
              <w:ind w:left="0"/>
              <w:rPr>
                <w:sz w:val="48"/>
                <w:szCs w:val="48"/>
              </w:rPr>
            </w:pPr>
            <w:r w:rsidRPr="00BA4F2D">
              <w:rPr>
                <w:sz w:val="28"/>
                <w:szCs w:val="28"/>
              </w:rPr>
              <w:t></w:t>
            </w:r>
            <w:r>
              <w:rPr>
                <w:sz w:val="28"/>
                <w:szCs w:val="28"/>
              </w:rPr>
              <w:t xml:space="preserve"> </w:t>
            </w:r>
            <w:r w:rsidR="009253EA">
              <w:t>inne……………………</w:t>
            </w:r>
          </w:p>
        </w:tc>
        <w:tc>
          <w:tcPr>
            <w:tcW w:w="2397" w:type="dxa"/>
          </w:tcPr>
          <w:p w14:paraId="3310CF8A" w14:textId="4F9BFA0F" w:rsidR="009253EA" w:rsidRPr="009253EA" w:rsidRDefault="009253EA" w:rsidP="00651AB0">
            <w:pPr>
              <w:pStyle w:val="Akapitzlist"/>
              <w:tabs>
                <w:tab w:val="right" w:leader="dot" w:pos="10772"/>
              </w:tabs>
              <w:spacing w:line="480" w:lineRule="auto"/>
              <w:ind w:left="0"/>
              <w:rPr>
                <w:sz w:val="28"/>
                <w:szCs w:val="28"/>
              </w:rPr>
            </w:pPr>
          </w:p>
        </w:tc>
      </w:tr>
    </w:tbl>
    <w:p w14:paraId="64238AF8" w14:textId="1E4AA5CE" w:rsidR="00C05D88" w:rsidRPr="00056E03" w:rsidRDefault="00514571" w:rsidP="00C05D88">
      <w:pPr>
        <w:pStyle w:val="Akapitzlist"/>
        <w:numPr>
          <w:ilvl w:val="0"/>
          <w:numId w:val="9"/>
        </w:numPr>
        <w:tabs>
          <w:tab w:val="right" w:leader="dot" w:pos="10772"/>
        </w:tabs>
        <w:spacing w:line="480" w:lineRule="auto"/>
        <w:ind w:left="284" w:hanging="284"/>
        <w:rPr>
          <w:b/>
          <w:bCs/>
        </w:rPr>
      </w:pPr>
      <w:r w:rsidRPr="00056E03">
        <w:rPr>
          <w:b/>
          <w:bCs/>
        </w:rPr>
        <w:t>Inne elementy zagospodarowania działki:</w:t>
      </w:r>
      <w:r w:rsidR="00C05D88" w:rsidRPr="00056E03">
        <w:rPr>
          <w:b/>
          <w:bCs/>
        </w:rPr>
        <w:t xml:space="preserve"> </w:t>
      </w:r>
    </w:p>
    <w:p w14:paraId="69CB87C5" w14:textId="5367ECCD" w:rsidR="00514571" w:rsidRPr="00A27D77" w:rsidRDefault="00514571" w:rsidP="009A3161">
      <w:pPr>
        <w:tabs>
          <w:tab w:val="right" w:leader="dot" w:pos="10772"/>
        </w:tabs>
        <w:spacing w:line="480" w:lineRule="auto"/>
        <w:ind w:firstLine="284"/>
      </w:pPr>
      <w:bookmarkStart w:id="12" w:name="_Hlk65176397"/>
      <w:r w:rsidRPr="00A27D77">
        <w:tab/>
      </w:r>
    </w:p>
    <w:p w14:paraId="54F4640A" w14:textId="569A759E" w:rsidR="00514571" w:rsidRDefault="00514571" w:rsidP="009A3161">
      <w:pPr>
        <w:tabs>
          <w:tab w:val="right" w:leader="dot" w:pos="10772"/>
        </w:tabs>
        <w:spacing w:line="480" w:lineRule="auto"/>
        <w:ind w:firstLine="284"/>
      </w:pPr>
      <w:bookmarkStart w:id="13" w:name="_Hlk183361922"/>
      <w:r w:rsidRPr="00A27D77">
        <w:tab/>
      </w:r>
    </w:p>
    <w:p w14:paraId="7B4BC6C9" w14:textId="77777777" w:rsidR="00BA22B2" w:rsidRDefault="00BA22B2" w:rsidP="00BA22B2">
      <w:pPr>
        <w:tabs>
          <w:tab w:val="right" w:leader="dot" w:pos="10772"/>
        </w:tabs>
        <w:spacing w:line="480" w:lineRule="auto"/>
        <w:ind w:firstLine="284"/>
      </w:pPr>
      <w:r>
        <w:tab/>
      </w:r>
    </w:p>
    <w:p w14:paraId="7E9F034A" w14:textId="00299EBD" w:rsidR="00BA22B2" w:rsidRDefault="00BA22B2" w:rsidP="00BA22B2">
      <w:pPr>
        <w:tabs>
          <w:tab w:val="right" w:leader="dot" w:pos="10772"/>
        </w:tabs>
        <w:spacing w:line="480" w:lineRule="auto"/>
        <w:ind w:firstLine="284"/>
      </w:pPr>
      <w:r>
        <w:tab/>
      </w:r>
    </w:p>
    <w:p w14:paraId="4C5BE39B" w14:textId="77777777" w:rsidR="00936769" w:rsidRDefault="00936769" w:rsidP="00936769">
      <w:pPr>
        <w:tabs>
          <w:tab w:val="right" w:leader="dot" w:pos="10772"/>
        </w:tabs>
        <w:spacing w:line="480" w:lineRule="auto"/>
        <w:ind w:firstLine="284"/>
      </w:pPr>
      <w:r>
        <w:tab/>
      </w:r>
    </w:p>
    <w:bookmarkEnd w:id="12"/>
    <w:bookmarkEnd w:id="13"/>
    <w:p w14:paraId="569A13C1" w14:textId="7DBFC911" w:rsidR="00426E16" w:rsidRPr="00056E03" w:rsidRDefault="00554DAA" w:rsidP="005F000B">
      <w:pPr>
        <w:spacing w:line="480" w:lineRule="auto"/>
        <w:rPr>
          <w:b/>
          <w:bCs/>
        </w:rPr>
      </w:pPr>
      <w:r w:rsidRPr="00056E03">
        <w:rPr>
          <w:b/>
          <w:bCs/>
        </w:rPr>
        <w:t>5</w:t>
      </w:r>
      <w:r w:rsidR="00715A55" w:rsidRPr="00056E03">
        <w:rPr>
          <w:b/>
          <w:bCs/>
        </w:rPr>
        <w:t xml:space="preserve">) </w:t>
      </w:r>
      <w:r w:rsidR="00DC5038" w:rsidRPr="00056E03">
        <w:rPr>
          <w:b/>
          <w:bCs/>
        </w:rPr>
        <w:t>N</w:t>
      </w:r>
      <w:r w:rsidR="00715A55" w:rsidRPr="00056E03">
        <w:rPr>
          <w:b/>
          <w:bCs/>
        </w:rPr>
        <w:t>a działce w pasie przewidzianym pod budowę gazociągu znajdują się punkty graniczne</w:t>
      </w:r>
      <w:r w:rsidR="00C05D88" w:rsidRPr="00056E03">
        <w:rPr>
          <w:b/>
          <w:bCs/>
        </w:rPr>
        <w:t>:</w:t>
      </w:r>
    </w:p>
    <w:tbl>
      <w:tblPr>
        <w:tblStyle w:val="Tabela-Siatka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992"/>
      </w:tblGrid>
      <w:tr w:rsidR="00554DAA" w14:paraId="7C8F1FDB" w14:textId="77777777" w:rsidTr="00C05D88">
        <w:trPr>
          <w:trHeight w:val="659"/>
        </w:trPr>
        <w:tc>
          <w:tcPr>
            <w:tcW w:w="1134" w:type="dxa"/>
          </w:tcPr>
          <w:p w14:paraId="67C806B2" w14:textId="58DC5730" w:rsidR="00554DAA" w:rsidRDefault="00F90C93" w:rsidP="00B74147">
            <w:pPr>
              <w:pStyle w:val="Akapitzlist"/>
              <w:tabs>
                <w:tab w:val="right" w:leader="dot" w:pos="10772"/>
              </w:tabs>
              <w:spacing w:line="480" w:lineRule="auto"/>
              <w:ind w:left="0"/>
            </w:pPr>
            <w:bookmarkStart w:id="14" w:name="_Hlk183199262"/>
            <w:r w:rsidRPr="00BA4F2D">
              <w:rPr>
                <w:sz w:val="28"/>
                <w:szCs w:val="28"/>
              </w:rPr>
              <w:t></w:t>
            </w:r>
            <w:r w:rsidR="00554DAA">
              <w:t xml:space="preserve"> TAK</w:t>
            </w:r>
          </w:p>
        </w:tc>
        <w:tc>
          <w:tcPr>
            <w:tcW w:w="992" w:type="dxa"/>
          </w:tcPr>
          <w:p w14:paraId="7FB5CD3A" w14:textId="48647F20" w:rsidR="00554DAA" w:rsidRDefault="00F90C93" w:rsidP="00B74147">
            <w:pPr>
              <w:pStyle w:val="Akapitzlist"/>
              <w:tabs>
                <w:tab w:val="right" w:leader="dot" w:pos="10772"/>
              </w:tabs>
              <w:spacing w:line="480" w:lineRule="auto"/>
              <w:ind w:left="0"/>
            </w:pPr>
            <w:r w:rsidRPr="00BA4F2D">
              <w:rPr>
                <w:sz w:val="28"/>
                <w:szCs w:val="28"/>
              </w:rPr>
              <w:t></w:t>
            </w:r>
            <w:r w:rsidR="00554DAA">
              <w:t xml:space="preserve"> NIE</w:t>
            </w:r>
          </w:p>
        </w:tc>
      </w:tr>
    </w:tbl>
    <w:bookmarkEnd w:id="14"/>
    <w:p w14:paraId="0ADE6411" w14:textId="03A53B50" w:rsidR="00554DAA" w:rsidRPr="00056E03" w:rsidRDefault="00DC5038" w:rsidP="00554DAA">
      <w:pPr>
        <w:pStyle w:val="Akapitzlist"/>
        <w:numPr>
          <w:ilvl w:val="0"/>
          <w:numId w:val="17"/>
        </w:numPr>
        <w:tabs>
          <w:tab w:val="right" w:leader="dot" w:pos="10772"/>
        </w:tabs>
        <w:spacing w:line="480" w:lineRule="auto"/>
        <w:ind w:left="426" w:hanging="349"/>
        <w:rPr>
          <w:b/>
          <w:bCs/>
        </w:rPr>
      </w:pPr>
      <w:r w:rsidRPr="00056E03">
        <w:rPr>
          <w:b/>
          <w:bCs/>
        </w:rPr>
        <w:t>N</w:t>
      </w:r>
      <w:r w:rsidR="00117E65" w:rsidRPr="00056E03">
        <w:rPr>
          <w:b/>
          <w:bCs/>
        </w:rPr>
        <w:t>a działce znajduje się system melioracji</w:t>
      </w:r>
      <w:r w:rsidR="00C05D88" w:rsidRPr="00056E03">
        <w:rPr>
          <w:b/>
          <w:bCs/>
        </w:rPr>
        <w:t>:</w:t>
      </w:r>
      <w:r w:rsidRPr="00056E03">
        <w:rPr>
          <w:b/>
          <w:bCs/>
        </w:rPr>
        <w:t xml:space="preserve"> </w:t>
      </w:r>
    </w:p>
    <w:tbl>
      <w:tblPr>
        <w:tblStyle w:val="Tabela-Siatka"/>
        <w:tblW w:w="667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2"/>
        <w:gridCol w:w="912"/>
        <w:gridCol w:w="4692"/>
      </w:tblGrid>
      <w:tr w:rsidR="00554DAA" w14:paraId="34E352CB" w14:textId="7EB95CBB" w:rsidTr="00554DAA">
        <w:trPr>
          <w:trHeight w:val="659"/>
        </w:trPr>
        <w:tc>
          <w:tcPr>
            <w:tcW w:w="1072" w:type="dxa"/>
          </w:tcPr>
          <w:p w14:paraId="10B1947B" w14:textId="578DFBF7" w:rsidR="00554DAA" w:rsidRDefault="00F90C93" w:rsidP="00B74147">
            <w:pPr>
              <w:pStyle w:val="Akapitzlist"/>
              <w:tabs>
                <w:tab w:val="right" w:leader="dot" w:pos="10772"/>
              </w:tabs>
              <w:spacing w:line="480" w:lineRule="auto"/>
              <w:ind w:left="0"/>
            </w:pPr>
            <w:r w:rsidRPr="00BA4F2D">
              <w:rPr>
                <w:sz w:val="28"/>
                <w:szCs w:val="28"/>
              </w:rPr>
              <w:t></w:t>
            </w:r>
            <w:r w:rsidR="00554DAA">
              <w:t xml:space="preserve"> TAK</w:t>
            </w:r>
          </w:p>
        </w:tc>
        <w:tc>
          <w:tcPr>
            <w:tcW w:w="912" w:type="dxa"/>
          </w:tcPr>
          <w:p w14:paraId="0799DDEC" w14:textId="37E87972" w:rsidR="00554DAA" w:rsidRDefault="00F90C93" w:rsidP="00B74147">
            <w:pPr>
              <w:pStyle w:val="Akapitzlist"/>
              <w:tabs>
                <w:tab w:val="right" w:leader="dot" w:pos="10772"/>
              </w:tabs>
              <w:spacing w:line="480" w:lineRule="auto"/>
              <w:ind w:left="0"/>
            </w:pPr>
            <w:r w:rsidRPr="00BA4F2D">
              <w:rPr>
                <w:sz w:val="28"/>
                <w:szCs w:val="28"/>
              </w:rPr>
              <w:t></w:t>
            </w:r>
            <w:r w:rsidR="00554DAA" w:rsidRPr="00F809F6">
              <w:rPr>
                <w:sz w:val="28"/>
                <w:szCs w:val="28"/>
              </w:rPr>
              <w:t xml:space="preserve"> </w:t>
            </w:r>
            <w:r w:rsidR="00554DAA">
              <w:t>NIE</w:t>
            </w:r>
          </w:p>
        </w:tc>
        <w:tc>
          <w:tcPr>
            <w:tcW w:w="4692" w:type="dxa"/>
          </w:tcPr>
          <w:p w14:paraId="28277090" w14:textId="33C2697E" w:rsidR="00554DAA" w:rsidRPr="00015697" w:rsidRDefault="00F90C93" w:rsidP="00B74147">
            <w:pPr>
              <w:pStyle w:val="Akapitzlist"/>
              <w:tabs>
                <w:tab w:val="right" w:leader="dot" w:pos="10772"/>
              </w:tabs>
              <w:spacing w:line="480" w:lineRule="auto"/>
              <w:ind w:left="0"/>
              <w:rPr>
                <w:sz w:val="48"/>
                <w:szCs w:val="48"/>
              </w:rPr>
            </w:pPr>
            <w:r w:rsidRPr="00BA4F2D">
              <w:rPr>
                <w:sz w:val="28"/>
                <w:szCs w:val="28"/>
              </w:rPr>
              <w:t></w:t>
            </w:r>
            <w:r w:rsidR="00554DAA">
              <w:t xml:space="preserve"> BRAK DANYCH</w:t>
            </w:r>
          </w:p>
        </w:tc>
      </w:tr>
    </w:tbl>
    <w:p w14:paraId="1D8AF078" w14:textId="27595773" w:rsidR="00117E65" w:rsidRDefault="00117E65" w:rsidP="00117E65">
      <w:pPr>
        <w:pStyle w:val="Akapitzlist"/>
        <w:tabs>
          <w:tab w:val="right" w:leader="dot" w:pos="10772"/>
        </w:tabs>
        <w:spacing w:line="480" w:lineRule="auto"/>
        <w:ind w:left="284"/>
      </w:pPr>
      <w:r>
        <w:t>Ustalono na podstawie ……………………………………………………………………………………………………………</w:t>
      </w:r>
    </w:p>
    <w:p w14:paraId="26685D8C" w14:textId="6C96D79D" w:rsidR="001723C2" w:rsidRPr="00056E03" w:rsidRDefault="001723C2" w:rsidP="00554DAA">
      <w:pPr>
        <w:pStyle w:val="Akapitzlist"/>
        <w:numPr>
          <w:ilvl w:val="0"/>
          <w:numId w:val="17"/>
        </w:numPr>
        <w:tabs>
          <w:tab w:val="right" w:leader="dot" w:pos="10772"/>
        </w:tabs>
        <w:spacing w:line="480" w:lineRule="auto"/>
        <w:ind w:left="284" w:hanging="284"/>
        <w:rPr>
          <w:b/>
          <w:bCs/>
        </w:rPr>
      </w:pPr>
      <w:r w:rsidRPr="00056E03">
        <w:rPr>
          <w:b/>
          <w:bCs/>
        </w:rPr>
        <w:t>Na działce zaobserwowano:</w:t>
      </w:r>
    </w:p>
    <w:tbl>
      <w:tblPr>
        <w:tblStyle w:val="Tabela-Siatka"/>
        <w:tblW w:w="10343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8"/>
        <w:gridCol w:w="2552"/>
        <w:gridCol w:w="2107"/>
        <w:gridCol w:w="2996"/>
      </w:tblGrid>
      <w:tr w:rsidR="00FE3233" w14:paraId="4FE735EC" w14:textId="77777777" w:rsidTr="00FE3233">
        <w:tc>
          <w:tcPr>
            <w:tcW w:w="2688" w:type="dxa"/>
          </w:tcPr>
          <w:p w14:paraId="12464898" w14:textId="2E712EE1" w:rsidR="00FE3233" w:rsidRDefault="00F90C93" w:rsidP="00554DAA">
            <w:pPr>
              <w:pStyle w:val="Akapitzlist"/>
              <w:tabs>
                <w:tab w:val="right" w:leader="dot" w:pos="10772"/>
              </w:tabs>
              <w:spacing w:line="480" w:lineRule="auto"/>
              <w:ind w:left="0"/>
            </w:pPr>
            <w:bookmarkStart w:id="15" w:name="_Hlk183360537"/>
            <w:r w:rsidRPr="00BA4F2D">
              <w:rPr>
                <w:sz w:val="28"/>
                <w:szCs w:val="28"/>
              </w:rPr>
              <w:t></w:t>
            </w:r>
            <w:r w:rsidR="00FE3233" w:rsidRPr="00AD02E7">
              <w:rPr>
                <w:sz w:val="28"/>
                <w:szCs w:val="28"/>
              </w:rPr>
              <w:t xml:space="preserve"> </w:t>
            </w:r>
            <w:r w:rsidR="00FE3233">
              <w:t>istniejące wymoklisko</w:t>
            </w:r>
          </w:p>
        </w:tc>
        <w:tc>
          <w:tcPr>
            <w:tcW w:w="2552" w:type="dxa"/>
          </w:tcPr>
          <w:p w14:paraId="2D5BA3E5" w14:textId="3B641614" w:rsidR="00FE3233" w:rsidRDefault="00F90C93" w:rsidP="00554DAA">
            <w:pPr>
              <w:pStyle w:val="Akapitzlist"/>
              <w:tabs>
                <w:tab w:val="right" w:leader="dot" w:pos="10772"/>
              </w:tabs>
              <w:spacing w:line="480" w:lineRule="auto"/>
              <w:ind w:left="0"/>
            </w:pPr>
            <w:r w:rsidRPr="00BA4F2D">
              <w:rPr>
                <w:sz w:val="28"/>
                <w:szCs w:val="28"/>
              </w:rPr>
              <w:t></w:t>
            </w:r>
            <w:r w:rsidR="00FE3233" w:rsidRPr="00AD02E7">
              <w:rPr>
                <w:sz w:val="28"/>
                <w:szCs w:val="28"/>
              </w:rPr>
              <w:t xml:space="preserve"> </w:t>
            </w:r>
            <w:r w:rsidR="00FE3233">
              <w:t>występują kamienie</w:t>
            </w:r>
          </w:p>
        </w:tc>
        <w:tc>
          <w:tcPr>
            <w:tcW w:w="2107" w:type="dxa"/>
          </w:tcPr>
          <w:p w14:paraId="2FAB5645" w14:textId="37E20F3E" w:rsidR="00FE3233" w:rsidRDefault="00F90C93" w:rsidP="00554DAA">
            <w:pPr>
              <w:pStyle w:val="Akapitzlist"/>
              <w:tabs>
                <w:tab w:val="right" w:leader="dot" w:pos="10772"/>
              </w:tabs>
              <w:spacing w:line="480" w:lineRule="auto"/>
              <w:ind w:left="0"/>
            </w:pPr>
            <w:r w:rsidRPr="00BA4F2D">
              <w:rPr>
                <w:sz w:val="28"/>
                <w:szCs w:val="28"/>
              </w:rPr>
              <w:t></w:t>
            </w:r>
            <w:r w:rsidR="00FE3233" w:rsidRPr="00AD02E7">
              <w:rPr>
                <w:sz w:val="28"/>
                <w:szCs w:val="28"/>
              </w:rPr>
              <w:t xml:space="preserve"> </w:t>
            </w:r>
            <w:r w:rsidR="00FE3233">
              <w:t>teren nierówny</w:t>
            </w:r>
          </w:p>
        </w:tc>
        <w:tc>
          <w:tcPr>
            <w:tcW w:w="2996" w:type="dxa"/>
          </w:tcPr>
          <w:p w14:paraId="5B1952E2" w14:textId="31736371" w:rsidR="00FE3233" w:rsidRDefault="00F90C93" w:rsidP="00554DAA">
            <w:pPr>
              <w:pStyle w:val="Akapitzlist"/>
              <w:tabs>
                <w:tab w:val="right" w:leader="dot" w:pos="10772"/>
              </w:tabs>
              <w:spacing w:line="480" w:lineRule="auto"/>
              <w:ind w:left="0"/>
            </w:pPr>
            <w:r w:rsidRPr="00BA4F2D">
              <w:rPr>
                <w:sz w:val="28"/>
                <w:szCs w:val="28"/>
              </w:rPr>
              <w:t></w:t>
            </w:r>
            <w:r w:rsidR="00FE3233" w:rsidRPr="00AD02E7">
              <w:rPr>
                <w:sz w:val="28"/>
                <w:szCs w:val="28"/>
              </w:rPr>
              <w:t xml:space="preserve"> </w:t>
            </w:r>
            <w:r w:rsidR="00FE3233">
              <w:t>ubytki humusu</w:t>
            </w:r>
          </w:p>
        </w:tc>
      </w:tr>
      <w:tr w:rsidR="00FE3233" w14:paraId="7F8C4BA3" w14:textId="77777777" w:rsidTr="00FE3233">
        <w:tc>
          <w:tcPr>
            <w:tcW w:w="2688" w:type="dxa"/>
          </w:tcPr>
          <w:p w14:paraId="0B9C17EC" w14:textId="4029ED78" w:rsidR="00FE3233" w:rsidRPr="00015697" w:rsidRDefault="00F90C93" w:rsidP="00554DAA">
            <w:pPr>
              <w:pStyle w:val="Akapitzlist"/>
              <w:tabs>
                <w:tab w:val="right" w:leader="dot" w:pos="10772"/>
              </w:tabs>
              <w:spacing w:line="480" w:lineRule="auto"/>
              <w:ind w:left="0"/>
              <w:rPr>
                <w:sz w:val="48"/>
                <w:szCs w:val="48"/>
              </w:rPr>
            </w:pPr>
            <w:r w:rsidRPr="00BA4F2D">
              <w:rPr>
                <w:sz w:val="28"/>
                <w:szCs w:val="28"/>
              </w:rPr>
              <w:t></w:t>
            </w:r>
            <w:r w:rsidR="00FE3233">
              <w:t xml:space="preserve"> duże zachwaszczenie</w:t>
            </w:r>
          </w:p>
        </w:tc>
        <w:tc>
          <w:tcPr>
            <w:tcW w:w="2552" w:type="dxa"/>
          </w:tcPr>
          <w:p w14:paraId="7E4E6D68" w14:textId="30A4D7FD" w:rsidR="00FE3233" w:rsidRPr="00015697" w:rsidRDefault="00F90C93" w:rsidP="00554DAA">
            <w:pPr>
              <w:pStyle w:val="Akapitzlist"/>
              <w:tabs>
                <w:tab w:val="right" w:leader="dot" w:pos="10772"/>
              </w:tabs>
              <w:spacing w:line="480" w:lineRule="auto"/>
              <w:ind w:left="0"/>
              <w:rPr>
                <w:sz w:val="48"/>
                <w:szCs w:val="48"/>
              </w:rPr>
            </w:pPr>
            <w:r w:rsidRPr="00BA4F2D">
              <w:rPr>
                <w:sz w:val="28"/>
                <w:szCs w:val="28"/>
              </w:rPr>
              <w:t></w:t>
            </w:r>
            <w:r w:rsidR="00FE3233" w:rsidRPr="00AD02E7">
              <w:rPr>
                <w:sz w:val="28"/>
                <w:szCs w:val="28"/>
              </w:rPr>
              <w:t xml:space="preserve"> </w:t>
            </w:r>
            <w:r w:rsidR="00FE3233">
              <w:t>inne………………</w:t>
            </w:r>
            <w:r w:rsidR="00AD02E7">
              <w:t>….</w:t>
            </w:r>
          </w:p>
        </w:tc>
        <w:tc>
          <w:tcPr>
            <w:tcW w:w="2107" w:type="dxa"/>
          </w:tcPr>
          <w:p w14:paraId="21C82339" w14:textId="5443ED96" w:rsidR="00FE3233" w:rsidRPr="00AD02E7" w:rsidRDefault="00FE3233" w:rsidP="00554DAA">
            <w:pPr>
              <w:pStyle w:val="Akapitzlist"/>
              <w:tabs>
                <w:tab w:val="right" w:leader="dot" w:pos="10772"/>
              </w:tabs>
              <w:spacing w:line="48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2996" w:type="dxa"/>
          </w:tcPr>
          <w:p w14:paraId="15FBFFAD" w14:textId="50ABF4D4" w:rsidR="00FE3233" w:rsidRPr="00015697" w:rsidRDefault="00F90C93" w:rsidP="00554DAA">
            <w:pPr>
              <w:pStyle w:val="Akapitzlist"/>
              <w:tabs>
                <w:tab w:val="right" w:leader="dot" w:pos="10772"/>
              </w:tabs>
              <w:spacing w:line="480" w:lineRule="auto"/>
              <w:ind w:left="0"/>
              <w:rPr>
                <w:sz w:val="48"/>
                <w:szCs w:val="48"/>
              </w:rPr>
            </w:pPr>
            <w:r w:rsidRPr="00BA4F2D">
              <w:rPr>
                <w:sz w:val="28"/>
                <w:szCs w:val="28"/>
              </w:rPr>
              <w:t></w:t>
            </w:r>
            <w:r w:rsidR="00FE3233" w:rsidRPr="00AD02E7">
              <w:rPr>
                <w:sz w:val="28"/>
                <w:szCs w:val="28"/>
              </w:rPr>
              <w:t xml:space="preserve"> </w:t>
            </w:r>
            <w:r w:rsidR="00FE3233">
              <w:t>brak nieprawidłowości</w:t>
            </w:r>
          </w:p>
        </w:tc>
      </w:tr>
    </w:tbl>
    <w:bookmarkEnd w:id="15"/>
    <w:p w14:paraId="57EFD8CD" w14:textId="6DF76462" w:rsidR="00BF1C1A" w:rsidRDefault="00BF1C1A" w:rsidP="00BA4F2D">
      <w:pPr>
        <w:rPr>
          <w:sz w:val="16"/>
          <w:szCs w:val="16"/>
        </w:rPr>
      </w:pPr>
      <w:r>
        <w:rPr>
          <w:sz w:val="16"/>
          <w:szCs w:val="16"/>
        </w:rPr>
        <w:t>UWAGA: jeśli na działce zidentyfikowano nieprawidłowości należy wykonać dodatkową dokumentację fotograficzną jednoznacznie obrazującą</w:t>
      </w:r>
      <w:r w:rsidR="0002684C">
        <w:rPr>
          <w:sz w:val="16"/>
          <w:szCs w:val="16"/>
        </w:rPr>
        <w:t xml:space="preserve"> i potwierdzającą</w:t>
      </w:r>
      <w:r>
        <w:rPr>
          <w:sz w:val="16"/>
          <w:szCs w:val="16"/>
        </w:rPr>
        <w:t xml:space="preserve"> zidentyfikowane </w:t>
      </w:r>
      <w:r w:rsidR="0002684C">
        <w:rPr>
          <w:sz w:val="16"/>
          <w:szCs w:val="16"/>
        </w:rPr>
        <w:t>(</w:t>
      </w:r>
      <w:r>
        <w:rPr>
          <w:sz w:val="16"/>
          <w:szCs w:val="16"/>
        </w:rPr>
        <w:t xml:space="preserve">istniejące </w:t>
      </w:r>
      <w:r w:rsidR="0002684C">
        <w:rPr>
          <w:sz w:val="16"/>
          <w:szCs w:val="16"/>
        </w:rPr>
        <w:t xml:space="preserve">w dniu opisu nieruchomości) </w:t>
      </w:r>
      <w:r>
        <w:rPr>
          <w:sz w:val="16"/>
          <w:szCs w:val="16"/>
        </w:rPr>
        <w:t>wady potencjalnie mogące mieć wpływ na późniejszą rekultywację.</w:t>
      </w:r>
    </w:p>
    <w:p w14:paraId="07DB2266" w14:textId="77777777" w:rsidR="00BF1C1A" w:rsidRDefault="00BF1C1A" w:rsidP="005F000B">
      <w:pPr>
        <w:spacing w:line="480" w:lineRule="auto"/>
        <w:rPr>
          <w:sz w:val="16"/>
          <w:szCs w:val="16"/>
        </w:rPr>
      </w:pPr>
    </w:p>
    <w:p w14:paraId="431ED435" w14:textId="2646C41B" w:rsidR="009253EA" w:rsidRDefault="009253EA" w:rsidP="009253EA">
      <w:pPr>
        <w:tabs>
          <w:tab w:val="right" w:leader="dot" w:pos="10772"/>
        </w:tabs>
        <w:spacing w:line="480" w:lineRule="auto"/>
        <w:ind w:firstLine="284"/>
      </w:pPr>
      <w:r>
        <w:t xml:space="preserve">Szczegółowy opis (jeśli konieczne): </w:t>
      </w:r>
      <w:r>
        <w:tab/>
      </w:r>
    </w:p>
    <w:p w14:paraId="10BFBB8A" w14:textId="77777777" w:rsidR="009253EA" w:rsidRDefault="009253EA" w:rsidP="009253EA">
      <w:pPr>
        <w:tabs>
          <w:tab w:val="right" w:leader="dot" w:pos="10772"/>
        </w:tabs>
        <w:spacing w:line="480" w:lineRule="auto"/>
        <w:ind w:firstLine="284"/>
      </w:pPr>
      <w:r>
        <w:tab/>
      </w:r>
    </w:p>
    <w:p w14:paraId="30A49E7F" w14:textId="5431A20C" w:rsidR="005C451D" w:rsidRPr="00056E03" w:rsidRDefault="003F2A8B" w:rsidP="00554DAA">
      <w:pPr>
        <w:pStyle w:val="Akapitzlist"/>
        <w:numPr>
          <w:ilvl w:val="0"/>
          <w:numId w:val="17"/>
        </w:numPr>
        <w:tabs>
          <w:tab w:val="right" w:leader="dot" w:pos="10772"/>
        </w:tabs>
        <w:spacing w:line="480" w:lineRule="auto"/>
        <w:ind w:left="284" w:hanging="284"/>
        <w:rPr>
          <w:b/>
          <w:bCs/>
        </w:rPr>
      </w:pPr>
      <w:r>
        <w:rPr>
          <w:b/>
          <w:bCs/>
        </w:rPr>
        <w:t>Na podstawie oświadczenia właściciela - d</w:t>
      </w:r>
      <w:r w:rsidR="00BA22B2" w:rsidRPr="00056E03">
        <w:rPr>
          <w:b/>
          <w:bCs/>
        </w:rPr>
        <w:t>ziałka objęta jest programem dopłat do produkcji rolnej</w:t>
      </w:r>
      <w:r w:rsidR="004B22FF" w:rsidRPr="00056E03">
        <w:rPr>
          <w:b/>
          <w:bCs/>
        </w:rPr>
        <w:t>:</w:t>
      </w:r>
    </w:p>
    <w:tbl>
      <w:tblPr>
        <w:tblStyle w:val="Tabela-Siatka"/>
        <w:tblW w:w="667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2"/>
        <w:gridCol w:w="912"/>
        <w:gridCol w:w="4692"/>
      </w:tblGrid>
      <w:tr w:rsidR="00FE3233" w14:paraId="3E63B18E" w14:textId="77777777" w:rsidTr="00B74147">
        <w:trPr>
          <w:trHeight w:val="659"/>
        </w:trPr>
        <w:tc>
          <w:tcPr>
            <w:tcW w:w="1072" w:type="dxa"/>
          </w:tcPr>
          <w:p w14:paraId="2DA2E6B8" w14:textId="7278E0A6" w:rsidR="00FE3233" w:rsidRDefault="00F90C93" w:rsidP="00B74147">
            <w:pPr>
              <w:pStyle w:val="Akapitzlist"/>
              <w:tabs>
                <w:tab w:val="right" w:leader="dot" w:pos="10772"/>
              </w:tabs>
              <w:spacing w:line="480" w:lineRule="auto"/>
              <w:ind w:left="0"/>
            </w:pPr>
            <w:r w:rsidRPr="00BA4F2D">
              <w:rPr>
                <w:sz w:val="28"/>
                <w:szCs w:val="28"/>
              </w:rPr>
              <w:t></w:t>
            </w:r>
            <w:r w:rsidR="00FE3233">
              <w:t xml:space="preserve"> TAK</w:t>
            </w:r>
          </w:p>
        </w:tc>
        <w:tc>
          <w:tcPr>
            <w:tcW w:w="912" w:type="dxa"/>
          </w:tcPr>
          <w:p w14:paraId="5D79F3A3" w14:textId="511ABEA2" w:rsidR="00FE3233" w:rsidRDefault="00F90C93" w:rsidP="00B74147">
            <w:pPr>
              <w:pStyle w:val="Akapitzlist"/>
              <w:tabs>
                <w:tab w:val="right" w:leader="dot" w:pos="10772"/>
              </w:tabs>
              <w:spacing w:line="480" w:lineRule="auto"/>
              <w:ind w:left="0"/>
            </w:pPr>
            <w:r w:rsidRPr="00BA4F2D">
              <w:rPr>
                <w:sz w:val="28"/>
                <w:szCs w:val="28"/>
              </w:rPr>
              <w:t></w:t>
            </w:r>
            <w:r w:rsidR="00FE3233" w:rsidRPr="00AD02E7">
              <w:rPr>
                <w:sz w:val="28"/>
                <w:szCs w:val="28"/>
              </w:rPr>
              <w:t xml:space="preserve"> </w:t>
            </w:r>
            <w:r w:rsidR="00FE3233">
              <w:t>NIE</w:t>
            </w:r>
          </w:p>
        </w:tc>
        <w:tc>
          <w:tcPr>
            <w:tcW w:w="4692" w:type="dxa"/>
          </w:tcPr>
          <w:p w14:paraId="2A84A968" w14:textId="2B132A2B" w:rsidR="00FE3233" w:rsidRPr="00015697" w:rsidRDefault="00F90C93" w:rsidP="00B74147">
            <w:pPr>
              <w:pStyle w:val="Akapitzlist"/>
              <w:tabs>
                <w:tab w:val="right" w:leader="dot" w:pos="10772"/>
              </w:tabs>
              <w:spacing w:line="480" w:lineRule="auto"/>
              <w:ind w:left="0"/>
              <w:rPr>
                <w:sz w:val="48"/>
                <w:szCs w:val="48"/>
              </w:rPr>
            </w:pPr>
            <w:r w:rsidRPr="00BA4F2D">
              <w:rPr>
                <w:sz w:val="28"/>
                <w:szCs w:val="28"/>
              </w:rPr>
              <w:t></w:t>
            </w:r>
            <w:r w:rsidR="00FE3233" w:rsidRPr="00AD02E7">
              <w:rPr>
                <w:sz w:val="28"/>
                <w:szCs w:val="28"/>
              </w:rPr>
              <w:t xml:space="preserve"> </w:t>
            </w:r>
            <w:r w:rsidR="00FE3233">
              <w:t>BRAK DANYCH</w:t>
            </w:r>
          </w:p>
        </w:tc>
      </w:tr>
    </w:tbl>
    <w:p w14:paraId="3867E40F" w14:textId="5E1751FC" w:rsidR="00BA22B2" w:rsidRDefault="00BA22B2" w:rsidP="005C451D">
      <w:pPr>
        <w:pStyle w:val="Akapitzlist"/>
        <w:tabs>
          <w:tab w:val="right" w:leader="dot" w:pos="10772"/>
        </w:tabs>
        <w:spacing w:line="480" w:lineRule="auto"/>
        <w:ind w:left="284"/>
      </w:pPr>
      <w:r w:rsidRPr="00A27D77">
        <w:lastRenderedPageBreak/>
        <w:t>W ramach programu:</w:t>
      </w:r>
      <w:r w:rsidRPr="00A27D77">
        <w:tab/>
      </w:r>
    </w:p>
    <w:p w14:paraId="43D3BF52" w14:textId="77777777" w:rsidR="00FE3233" w:rsidRDefault="00FE3233" w:rsidP="00117E65">
      <w:pPr>
        <w:rPr>
          <w:b/>
          <w:u w:val="single"/>
        </w:rPr>
      </w:pPr>
    </w:p>
    <w:p w14:paraId="096028B9" w14:textId="6B4B539E" w:rsidR="00AF02CF" w:rsidRDefault="00AF02CF" w:rsidP="00117E65">
      <w:pPr>
        <w:rPr>
          <w:b/>
          <w:u w:val="single"/>
        </w:rPr>
      </w:pPr>
      <w:bookmarkStart w:id="16" w:name="_Hlk183284076"/>
      <w:r w:rsidRPr="00A27D77">
        <w:rPr>
          <w:b/>
          <w:u w:val="single"/>
        </w:rPr>
        <w:t>Podpisy Komisji:</w:t>
      </w:r>
    </w:p>
    <w:p w14:paraId="701AAAA7" w14:textId="4A11C739" w:rsidR="00117E65" w:rsidRDefault="00117E65" w:rsidP="00117E65">
      <w:pPr>
        <w:rPr>
          <w:b/>
          <w:u w:val="single"/>
        </w:rPr>
      </w:pPr>
    </w:p>
    <w:p w14:paraId="2714A79B" w14:textId="77777777" w:rsidR="00117E65" w:rsidRPr="00A27D77" w:rsidRDefault="00117E65" w:rsidP="00117E65">
      <w:pPr>
        <w:rPr>
          <w:b/>
          <w:u w:val="single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1"/>
        <w:gridCol w:w="5381"/>
      </w:tblGrid>
      <w:tr w:rsidR="00AF02CF" w:rsidRPr="00A27D77" w14:paraId="23EACF8F" w14:textId="77777777" w:rsidTr="00652F3E">
        <w:tc>
          <w:tcPr>
            <w:tcW w:w="5381" w:type="dxa"/>
            <w:shd w:val="clear" w:color="auto" w:fill="auto"/>
          </w:tcPr>
          <w:p w14:paraId="31B0B732" w14:textId="77777777" w:rsidR="00BF1C1A" w:rsidRDefault="001F612D" w:rsidP="00BA4F2D">
            <w:pPr>
              <w:pStyle w:val="Akapitzlist"/>
              <w:numPr>
                <w:ilvl w:val="0"/>
                <w:numId w:val="5"/>
              </w:numPr>
              <w:spacing w:line="360" w:lineRule="auto"/>
              <w:ind w:left="318" w:hanging="284"/>
            </w:pPr>
            <w:r w:rsidRPr="00A27D77">
              <w:t>…………………………………………………….</w:t>
            </w:r>
          </w:p>
          <w:p w14:paraId="093FD693" w14:textId="6ECB3B9D" w:rsidR="00AF02CF" w:rsidRPr="00A27D77" w:rsidRDefault="00AF02CF" w:rsidP="00BA4F2D">
            <w:pPr>
              <w:pStyle w:val="Akapitzlist"/>
              <w:spacing w:line="360" w:lineRule="auto"/>
              <w:ind w:left="318"/>
            </w:pPr>
          </w:p>
          <w:p w14:paraId="60DDC523" w14:textId="2FA0CA06" w:rsidR="001F612D" w:rsidRPr="00BF1C1A" w:rsidRDefault="001F612D" w:rsidP="00BA4F2D">
            <w:pPr>
              <w:pStyle w:val="Akapitzlist"/>
              <w:numPr>
                <w:ilvl w:val="0"/>
                <w:numId w:val="5"/>
              </w:numPr>
              <w:spacing w:line="360" w:lineRule="auto"/>
              <w:ind w:left="318" w:hanging="284"/>
              <w:rPr>
                <w:b/>
              </w:rPr>
            </w:pPr>
            <w:r w:rsidRPr="00A27D77">
              <w:t>…………………………………………………….</w:t>
            </w:r>
          </w:p>
          <w:p w14:paraId="48EA3721" w14:textId="77777777" w:rsidR="00BF1C1A" w:rsidRPr="00A27D77" w:rsidRDefault="00BF1C1A" w:rsidP="00BA4F2D">
            <w:pPr>
              <w:pStyle w:val="Akapitzlist"/>
              <w:spacing w:line="360" w:lineRule="auto"/>
              <w:ind w:left="318"/>
              <w:rPr>
                <w:b/>
              </w:rPr>
            </w:pPr>
          </w:p>
          <w:p w14:paraId="1DD33E77" w14:textId="6C0F380B" w:rsidR="001F612D" w:rsidRPr="00A27D77" w:rsidRDefault="001F612D" w:rsidP="00BA4F2D">
            <w:pPr>
              <w:pStyle w:val="Akapitzlist"/>
              <w:numPr>
                <w:ilvl w:val="0"/>
                <w:numId w:val="5"/>
              </w:numPr>
              <w:spacing w:line="360" w:lineRule="auto"/>
              <w:ind w:left="318" w:hanging="284"/>
              <w:rPr>
                <w:b/>
              </w:rPr>
            </w:pPr>
            <w:r w:rsidRPr="00A27D77">
              <w:t>…………………………………………………….</w:t>
            </w:r>
          </w:p>
        </w:tc>
        <w:tc>
          <w:tcPr>
            <w:tcW w:w="5381" w:type="dxa"/>
            <w:shd w:val="clear" w:color="auto" w:fill="auto"/>
          </w:tcPr>
          <w:p w14:paraId="51383B15" w14:textId="77777777" w:rsidR="00BF1C1A" w:rsidRDefault="001F612D" w:rsidP="00BA4F2D">
            <w:pPr>
              <w:pStyle w:val="Akapitzlist"/>
              <w:numPr>
                <w:ilvl w:val="0"/>
                <w:numId w:val="5"/>
              </w:numPr>
              <w:spacing w:line="360" w:lineRule="auto"/>
              <w:ind w:left="316" w:hanging="283"/>
            </w:pPr>
            <w:r w:rsidRPr="00A27D77">
              <w:t>…………………………………………………….</w:t>
            </w:r>
          </w:p>
          <w:p w14:paraId="46B09545" w14:textId="72F9A8BC" w:rsidR="001F612D" w:rsidRPr="00A27D77" w:rsidRDefault="001F612D" w:rsidP="00BA4F2D">
            <w:pPr>
              <w:pStyle w:val="Akapitzlist"/>
              <w:spacing w:line="360" w:lineRule="auto"/>
              <w:ind w:left="316"/>
            </w:pPr>
          </w:p>
          <w:p w14:paraId="7F5B5EA4" w14:textId="77777777" w:rsidR="001F612D" w:rsidRPr="00BF1C1A" w:rsidRDefault="001F612D" w:rsidP="00BA4F2D">
            <w:pPr>
              <w:pStyle w:val="Akapitzlist"/>
              <w:numPr>
                <w:ilvl w:val="0"/>
                <w:numId w:val="5"/>
              </w:numPr>
              <w:spacing w:line="360" w:lineRule="auto"/>
              <w:ind w:left="316" w:hanging="283"/>
              <w:rPr>
                <w:b/>
              </w:rPr>
            </w:pPr>
            <w:r w:rsidRPr="00A27D77">
              <w:t>…………………………………………………….</w:t>
            </w:r>
          </w:p>
          <w:p w14:paraId="0C50BADB" w14:textId="77777777" w:rsidR="00BF1C1A" w:rsidRPr="00A27D77" w:rsidRDefault="00BF1C1A" w:rsidP="00BA4F2D">
            <w:pPr>
              <w:pStyle w:val="Akapitzlist"/>
              <w:spacing w:line="360" w:lineRule="auto"/>
              <w:ind w:left="316"/>
              <w:rPr>
                <w:b/>
              </w:rPr>
            </w:pPr>
          </w:p>
          <w:p w14:paraId="6AEF0CC9" w14:textId="769F965D" w:rsidR="00715A55" w:rsidRDefault="00715A55" w:rsidP="00BA4F2D">
            <w:pPr>
              <w:pStyle w:val="Akapitzlist"/>
              <w:numPr>
                <w:ilvl w:val="0"/>
                <w:numId w:val="5"/>
              </w:numPr>
              <w:spacing w:line="360" w:lineRule="auto"/>
              <w:ind w:left="316" w:hanging="283"/>
            </w:pPr>
            <w:r w:rsidRPr="00A27D77">
              <w:t>…………………………………………………….</w:t>
            </w:r>
          </w:p>
          <w:p w14:paraId="4C102F13" w14:textId="45B8E2F0" w:rsidR="00AF02CF" w:rsidRPr="00A27D77" w:rsidRDefault="00994F1D" w:rsidP="00BA4F2D">
            <w:pPr>
              <w:spacing w:line="360" w:lineRule="auto"/>
              <w:rPr>
                <w:b/>
              </w:rPr>
            </w:pPr>
            <w:r w:rsidRPr="00A27D77">
              <w:rPr>
                <w:b/>
              </w:rPr>
              <w:t xml:space="preserve">Data </w:t>
            </w:r>
            <w:r w:rsidRPr="00A27D77">
              <w:t>…………………………………………………</w:t>
            </w:r>
          </w:p>
        </w:tc>
      </w:tr>
      <w:bookmarkEnd w:id="16"/>
    </w:tbl>
    <w:p w14:paraId="12A5B03D" w14:textId="77777777" w:rsidR="0002684C" w:rsidRDefault="0002684C" w:rsidP="0002684C">
      <w:pPr>
        <w:tabs>
          <w:tab w:val="left" w:pos="1970"/>
        </w:tabs>
        <w:rPr>
          <w:bCs/>
          <w:sz w:val="14"/>
          <w:szCs w:val="14"/>
        </w:rPr>
      </w:pPr>
    </w:p>
    <w:p w14:paraId="3ED43009" w14:textId="77777777" w:rsidR="00047491" w:rsidRDefault="00047491" w:rsidP="0002684C">
      <w:pPr>
        <w:tabs>
          <w:tab w:val="left" w:pos="1970"/>
        </w:tabs>
        <w:rPr>
          <w:bCs/>
          <w:sz w:val="14"/>
          <w:szCs w:val="14"/>
        </w:rPr>
      </w:pPr>
    </w:p>
    <w:p w14:paraId="55A7686C" w14:textId="77777777" w:rsidR="00047491" w:rsidRDefault="00047491" w:rsidP="0002684C">
      <w:pPr>
        <w:tabs>
          <w:tab w:val="left" w:pos="1970"/>
        </w:tabs>
        <w:rPr>
          <w:bCs/>
          <w:sz w:val="14"/>
          <w:szCs w:val="14"/>
        </w:rPr>
      </w:pPr>
    </w:p>
    <w:p w14:paraId="35B745BA" w14:textId="77777777" w:rsidR="00047491" w:rsidRDefault="00047491" w:rsidP="0002684C">
      <w:pPr>
        <w:tabs>
          <w:tab w:val="left" w:pos="1970"/>
        </w:tabs>
        <w:rPr>
          <w:bCs/>
          <w:sz w:val="14"/>
          <w:szCs w:val="14"/>
        </w:rPr>
      </w:pPr>
    </w:p>
    <w:p w14:paraId="7EC72E6F" w14:textId="77777777" w:rsidR="00047491" w:rsidRDefault="00047491" w:rsidP="00047491">
      <w:pPr>
        <w:rPr>
          <w:b/>
          <w:u w:val="single"/>
        </w:rPr>
      </w:pPr>
    </w:p>
    <w:p w14:paraId="7D470A39" w14:textId="77777777" w:rsidR="00047491" w:rsidRDefault="00047491" w:rsidP="00047491">
      <w:pPr>
        <w:rPr>
          <w:b/>
          <w:u w:val="single"/>
        </w:rPr>
      </w:pPr>
    </w:p>
    <w:p w14:paraId="6737F487" w14:textId="77777777" w:rsidR="00047491" w:rsidRDefault="00047491" w:rsidP="00047491">
      <w:pPr>
        <w:rPr>
          <w:b/>
          <w:u w:val="single"/>
        </w:rPr>
      </w:pPr>
    </w:p>
    <w:p w14:paraId="490BFBEF" w14:textId="77777777" w:rsidR="00047491" w:rsidRDefault="00047491" w:rsidP="00047491">
      <w:pPr>
        <w:rPr>
          <w:b/>
          <w:u w:val="single"/>
        </w:rPr>
      </w:pPr>
    </w:p>
    <w:p w14:paraId="2A519CC1" w14:textId="77777777" w:rsidR="00047491" w:rsidRDefault="00047491" w:rsidP="00047491">
      <w:pPr>
        <w:rPr>
          <w:b/>
          <w:u w:val="single"/>
        </w:rPr>
      </w:pPr>
    </w:p>
    <w:p w14:paraId="08128F64" w14:textId="77777777" w:rsidR="00047491" w:rsidRDefault="00047491" w:rsidP="00047491">
      <w:pPr>
        <w:rPr>
          <w:b/>
          <w:u w:val="single"/>
        </w:rPr>
      </w:pPr>
    </w:p>
    <w:p w14:paraId="49376314" w14:textId="77777777" w:rsidR="00047491" w:rsidRDefault="00047491" w:rsidP="00047491">
      <w:pPr>
        <w:rPr>
          <w:b/>
          <w:u w:val="single"/>
        </w:rPr>
      </w:pPr>
    </w:p>
    <w:p w14:paraId="09E6D31A" w14:textId="77777777" w:rsidR="00047491" w:rsidRDefault="00047491" w:rsidP="00047491">
      <w:pPr>
        <w:rPr>
          <w:b/>
          <w:u w:val="single"/>
        </w:rPr>
      </w:pPr>
    </w:p>
    <w:p w14:paraId="15C09D57" w14:textId="77777777" w:rsidR="00510B1F" w:rsidRDefault="00510B1F" w:rsidP="00047491">
      <w:pPr>
        <w:rPr>
          <w:b/>
          <w:u w:val="single"/>
        </w:rPr>
      </w:pPr>
    </w:p>
    <w:p w14:paraId="2FFAEC8B" w14:textId="77777777" w:rsidR="00510B1F" w:rsidRDefault="00510B1F" w:rsidP="00047491">
      <w:pPr>
        <w:rPr>
          <w:b/>
          <w:u w:val="single"/>
        </w:rPr>
      </w:pPr>
    </w:p>
    <w:p w14:paraId="766EF6A7" w14:textId="77777777" w:rsidR="00510B1F" w:rsidRDefault="00510B1F" w:rsidP="00047491">
      <w:pPr>
        <w:rPr>
          <w:b/>
          <w:u w:val="single"/>
        </w:rPr>
      </w:pPr>
    </w:p>
    <w:p w14:paraId="0E521FC3" w14:textId="77777777" w:rsidR="00510B1F" w:rsidRDefault="00510B1F" w:rsidP="00047491">
      <w:pPr>
        <w:rPr>
          <w:b/>
          <w:u w:val="single"/>
        </w:rPr>
      </w:pPr>
    </w:p>
    <w:p w14:paraId="36597E54" w14:textId="77777777" w:rsidR="00510B1F" w:rsidRDefault="00510B1F" w:rsidP="00047491">
      <w:pPr>
        <w:rPr>
          <w:b/>
          <w:u w:val="single"/>
        </w:rPr>
      </w:pPr>
    </w:p>
    <w:p w14:paraId="7631818B" w14:textId="77777777" w:rsidR="00510B1F" w:rsidRDefault="00510B1F" w:rsidP="00047491">
      <w:pPr>
        <w:rPr>
          <w:b/>
          <w:u w:val="single"/>
        </w:rPr>
      </w:pPr>
    </w:p>
    <w:p w14:paraId="134CFA0E" w14:textId="77777777" w:rsidR="00510B1F" w:rsidRDefault="00510B1F" w:rsidP="00047491">
      <w:pPr>
        <w:rPr>
          <w:b/>
          <w:u w:val="single"/>
        </w:rPr>
      </w:pPr>
    </w:p>
    <w:p w14:paraId="240EE903" w14:textId="77777777" w:rsidR="00510B1F" w:rsidRDefault="00510B1F" w:rsidP="00047491">
      <w:pPr>
        <w:rPr>
          <w:b/>
          <w:u w:val="single"/>
        </w:rPr>
      </w:pPr>
    </w:p>
    <w:p w14:paraId="0E410914" w14:textId="77777777" w:rsidR="00510B1F" w:rsidRDefault="00510B1F" w:rsidP="00047491">
      <w:pPr>
        <w:rPr>
          <w:b/>
          <w:u w:val="single"/>
        </w:rPr>
      </w:pPr>
    </w:p>
    <w:p w14:paraId="2C143947" w14:textId="77777777" w:rsidR="00F90C93" w:rsidRDefault="00F90C93" w:rsidP="00047491">
      <w:pPr>
        <w:rPr>
          <w:b/>
          <w:u w:val="single"/>
        </w:rPr>
      </w:pPr>
    </w:p>
    <w:p w14:paraId="7FEC45A0" w14:textId="77777777" w:rsidR="00F90C93" w:rsidRDefault="00F90C93" w:rsidP="00047491">
      <w:pPr>
        <w:rPr>
          <w:b/>
          <w:u w:val="single"/>
        </w:rPr>
      </w:pPr>
    </w:p>
    <w:p w14:paraId="4C9943F9" w14:textId="77777777" w:rsidR="00F90C93" w:rsidRDefault="00F90C93" w:rsidP="00047491">
      <w:pPr>
        <w:rPr>
          <w:b/>
          <w:u w:val="single"/>
        </w:rPr>
      </w:pPr>
    </w:p>
    <w:p w14:paraId="4163EC01" w14:textId="77777777" w:rsidR="005B6462" w:rsidRDefault="005B6462" w:rsidP="00047491">
      <w:pPr>
        <w:rPr>
          <w:b/>
          <w:u w:val="single"/>
        </w:rPr>
        <w:sectPr w:rsidR="005B6462" w:rsidSect="00510B1F">
          <w:pgSz w:w="11906" w:h="16838" w:code="9"/>
          <w:pgMar w:top="851" w:right="567" w:bottom="1134" w:left="567" w:header="357" w:footer="397" w:gutter="0"/>
          <w:cols w:space="708"/>
          <w:titlePg/>
          <w:docGrid w:linePitch="360"/>
        </w:sect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0762"/>
      </w:tblGrid>
      <w:tr w:rsidR="00047491" w:rsidRPr="00DD26EA" w14:paraId="456977DB" w14:textId="77777777" w:rsidTr="00651AB0">
        <w:tc>
          <w:tcPr>
            <w:tcW w:w="10762" w:type="dxa"/>
            <w:shd w:val="clear" w:color="auto" w:fill="D9D9D9" w:themeFill="background1" w:themeFillShade="D9"/>
          </w:tcPr>
          <w:p w14:paraId="3A4D6005" w14:textId="09AA4CAB" w:rsidR="00047491" w:rsidRPr="00DD26EA" w:rsidRDefault="00047491" w:rsidP="00651AB0">
            <w:pPr>
              <w:tabs>
                <w:tab w:val="left" w:pos="1970"/>
              </w:tabs>
              <w:spacing w:line="480" w:lineRule="auto"/>
              <w:rPr>
                <w:b/>
                <w:u w:val="single"/>
              </w:rPr>
            </w:pPr>
            <w:r w:rsidRPr="00DD26EA">
              <w:rPr>
                <w:b/>
                <w:u w:val="single"/>
              </w:rPr>
              <w:lastRenderedPageBreak/>
              <w:t>Uwagi</w:t>
            </w:r>
            <w:r>
              <w:rPr>
                <w:b/>
                <w:u w:val="single"/>
              </w:rPr>
              <w:t xml:space="preserve"> cz. I </w:t>
            </w:r>
            <w:r w:rsidRPr="00DD26EA">
              <w:rPr>
                <w:b/>
                <w:u w:val="single"/>
              </w:rPr>
              <w:t>:</w:t>
            </w:r>
          </w:p>
        </w:tc>
      </w:tr>
    </w:tbl>
    <w:p w14:paraId="451909F8" w14:textId="77777777" w:rsidR="00510B1F" w:rsidRDefault="00510B1F" w:rsidP="00047491">
      <w:pPr>
        <w:tabs>
          <w:tab w:val="right" w:leader="dot" w:pos="10772"/>
        </w:tabs>
        <w:spacing w:line="480" w:lineRule="auto"/>
        <w:ind w:left="284"/>
      </w:pPr>
    </w:p>
    <w:p w14:paraId="5D769AD9" w14:textId="692BA741" w:rsidR="00510B1F" w:rsidRDefault="00510B1F" w:rsidP="00047491">
      <w:pPr>
        <w:tabs>
          <w:tab w:val="right" w:leader="dot" w:pos="10772"/>
        </w:tabs>
        <w:spacing w:line="480" w:lineRule="auto"/>
        <w:ind w:left="284"/>
      </w:pPr>
      <w:r w:rsidRPr="00510B1F">
        <w:t>Każdy dodatkowy wpis musi być potwierdzony czytelnym podpisem wraz z datą jego sporządzenia. Zawarta uwaga winna zawierać wskazanie kto ją wnosi.</w:t>
      </w:r>
    </w:p>
    <w:p w14:paraId="7A27F6CE" w14:textId="6CA051FF" w:rsidR="00047491" w:rsidRDefault="00047491" w:rsidP="00047491">
      <w:pPr>
        <w:tabs>
          <w:tab w:val="right" w:leader="dot" w:pos="10772"/>
        </w:tabs>
        <w:spacing w:line="480" w:lineRule="auto"/>
        <w:ind w:left="284"/>
      </w:pPr>
      <w:r w:rsidRPr="00A27D77">
        <w:t>………………………………………………………………………………………………………………………………………….</w:t>
      </w:r>
      <w:r>
        <w:tab/>
      </w:r>
    </w:p>
    <w:p w14:paraId="6A342C67" w14:textId="77777777" w:rsidR="00047491" w:rsidRDefault="00047491" w:rsidP="00047491">
      <w:pPr>
        <w:tabs>
          <w:tab w:val="right" w:leader="dot" w:pos="10772"/>
        </w:tabs>
        <w:spacing w:line="480" w:lineRule="auto"/>
        <w:ind w:left="284"/>
      </w:pPr>
      <w:r>
        <w:t>………………………………………………………………………………………………………………………………………….</w:t>
      </w:r>
    </w:p>
    <w:p w14:paraId="6E985716" w14:textId="77777777" w:rsidR="00047491" w:rsidRDefault="00047491" w:rsidP="00047491">
      <w:pPr>
        <w:tabs>
          <w:tab w:val="right" w:leader="dot" w:pos="10772"/>
        </w:tabs>
        <w:spacing w:line="480" w:lineRule="auto"/>
        <w:ind w:left="284"/>
      </w:pPr>
      <w:r w:rsidRPr="00A27D77">
        <w:t>………………………………………………………………………………………………………………………………………….</w:t>
      </w:r>
      <w:r>
        <w:tab/>
      </w:r>
    </w:p>
    <w:p w14:paraId="6551E7DE" w14:textId="77777777" w:rsidR="00047491" w:rsidRDefault="00047491" w:rsidP="00047491">
      <w:pPr>
        <w:tabs>
          <w:tab w:val="right" w:leader="dot" w:pos="10772"/>
        </w:tabs>
        <w:spacing w:line="480" w:lineRule="auto"/>
        <w:ind w:left="284"/>
      </w:pPr>
      <w:r>
        <w:t>………………………………………………………………………………………………………………………………………….</w:t>
      </w:r>
    </w:p>
    <w:p w14:paraId="5148F94F" w14:textId="77777777" w:rsidR="00047491" w:rsidRDefault="00047491" w:rsidP="00047491">
      <w:pPr>
        <w:tabs>
          <w:tab w:val="right" w:leader="dot" w:pos="10772"/>
        </w:tabs>
        <w:spacing w:line="480" w:lineRule="auto"/>
        <w:ind w:left="284"/>
      </w:pPr>
      <w:r>
        <w:t>………………………………………………………………………………………………………………………………………….</w:t>
      </w:r>
    </w:p>
    <w:p w14:paraId="779127A2" w14:textId="77777777" w:rsidR="00047491" w:rsidRDefault="00047491" w:rsidP="00047491">
      <w:pPr>
        <w:tabs>
          <w:tab w:val="right" w:leader="dot" w:pos="10772"/>
        </w:tabs>
        <w:spacing w:line="480" w:lineRule="auto"/>
        <w:ind w:left="284"/>
      </w:pPr>
      <w:r w:rsidRPr="00A27D77">
        <w:t>………………………………………………………………………………………………………………………………………….</w:t>
      </w:r>
      <w:r>
        <w:tab/>
      </w:r>
    </w:p>
    <w:p w14:paraId="16AA6D30" w14:textId="77777777" w:rsidR="00047491" w:rsidRDefault="00047491" w:rsidP="00047491">
      <w:pPr>
        <w:tabs>
          <w:tab w:val="right" w:leader="dot" w:pos="10772"/>
        </w:tabs>
        <w:spacing w:line="480" w:lineRule="auto"/>
        <w:ind w:left="284"/>
      </w:pPr>
      <w:r>
        <w:t>………………………………………………………………………………………………………………………………………….</w:t>
      </w:r>
    </w:p>
    <w:p w14:paraId="232B7D51" w14:textId="77777777" w:rsidR="00047491" w:rsidRDefault="00047491" w:rsidP="00047491">
      <w:pPr>
        <w:tabs>
          <w:tab w:val="right" w:leader="dot" w:pos="10772"/>
        </w:tabs>
        <w:spacing w:line="480" w:lineRule="auto"/>
        <w:ind w:left="284"/>
      </w:pPr>
      <w:r>
        <w:t>………………………………………………………………………………………………………………………………………….</w:t>
      </w:r>
    </w:p>
    <w:p w14:paraId="56734CB7" w14:textId="77777777" w:rsidR="00047491" w:rsidRDefault="00047491" w:rsidP="00047491">
      <w:pPr>
        <w:tabs>
          <w:tab w:val="right" w:leader="dot" w:pos="10772"/>
        </w:tabs>
        <w:spacing w:line="480" w:lineRule="auto"/>
        <w:ind w:left="284"/>
      </w:pPr>
      <w:r w:rsidRPr="00A27D77">
        <w:t>………………………………………………………………………………………………………………………………………….</w:t>
      </w:r>
      <w:r>
        <w:tab/>
      </w:r>
    </w:p>
    <w:p w14:paraId="2052DC7A" w14:textId="77777777" w:rsidR="00047491" w:rsidRDefault="00047491" w:rsidP="00047491">
      <w:pPr>
        <w:tabs>
          <w:tab w:val="right" w:leader="dot" w:pos="10772"/>
        </w:tabs>
        <w:spacing w:line="480" w:lineRule="auto"/>
        <w:ind w:left="284"/>
      </w:pPr>
      <w:r>
        <w:t>………………………………………………………………………………………………………………………………………….</w:t>
      </w:r>
    </w:p>
    <w:p w14:paraId="25E0FF8D" w14:textId="77777777" w:rsidR="00047491" w:rsidRDefault="00047491" w:rsidP="00047491">
      <w:pPr>
        <w:tabs>
          <w:tab w:val="right" w:leader="dot" w:pos="10772"/>
        </w:tabs>
        <w:spacing w:line="480" w:lineRule="auto"/>
        <w:ind w:left="284"/>
      </w:pPr>
      <w:r>
        <w:t>………………………………………………………………………………………………………………………………………….</w:t>
      </w:r>
    </w:p>
    <w:p w14:paraId="43B885C9" w14:textId="77777777" w:rsidR="00047491" w:rsidRDefault="00047491" w:rsidP="00047491">
      <w:pPr>
        <w:tabs>
          <w:tab w:val="right" w:leader="dot" w:pos="10772"/>
        </w:tabs>
        <w:spacing w:line="480" w:lineRule="auto"/>
        <w:ind w:left="284"/>
      </w:pPr>
      <w:r w:rsidRPr="00A27D77">
        <w:t>………………………………………………………………………………………………………………………………………….</w:t>
      </w:r>
      <w:r>
        <w:tab/>
      </w:r>
    </w:p>
    <w:p w14:paraId="18F14763" w14:textId="77777777" w:rsidR="00047491" w:rsidRDefault="00047491" w:rsidP="00047491">
      <w:pPr>
        <w:tabs>
          <w:tab w:val="right" w:leader="dot" w:pos="10772"/>
        </w:tabs>
        <w:spacing w:line="480" w:lineRule="auto"/>
        <w:ind w:left="284"/>
      </w:pPr>
      <w:r>
        <w:t>………………………………………………………………………………………………………………………………………….</w:t>
      </w:r>
    </w:p>
    <w:p w14:paraId="7B4C72DC" w14:textId="77777777" w:rsidR="00047491" w:rsidRDefault="00047491" w:rsidP="00047491">
      <w:pPr>
        <w:tabs>
          <w:tab w:val="right" w:leader="dot" w:pos="10772"/>
        </w:tabs>
        <w:spacing w:line="480" w:lineRule="auto"/>
        <w:ind w:left="284"/>
      </w:pPr>
      <w:r>
        <w:t>………………………………………………………………………………………………………………………………………….</w:t>
      </w:r>
    </w:p>
    <w:p w14:paraId="3EDF5037" w14:textId="77777777" w:rsidR="00047491" w:rsidRDefault="00047491" w:rsidP="00047491">
      <w:pPr>
        <w:tabs>
          <w:tab w:val="right" w:leader="dot" w:pos="10772"/>
        </w:tabs>
        <w:spacing w:line="480" w:lineRule="auto"/>
        <w:ind w:left="284"/>
      </w:pPr>
      <w:r w:rsidRPr="00A27D77">
        <w:t>………………………………………………………………………………………………………………………………………….</w:t>
      </w:r>
      <w:r>
        <w:tab/>
      </w:r>
    </w:p>
    <w:p w14:paraId="18153635" w14:textId="77777777" w:rsidR="00047491" w:rsidRDefault="00047491" w:rsidP="00047491">
      <w:pPr>
        <w:tabs>
          <w:tab w:val="right" w:leader="dot" w:pos="10772"/>
        </w:tabs>
        <w:spacing w:line="480" w:lineRule="auto"/>
        <w:ind w:left="284"/>
      </w:pPr>
      <w:r>
        <w:t>………………………………………………………………………………………………………………………………………….</w:t>
      </w:r>
    </w:p>
    <w:p w14:paraId="00CD5C22" w14:textId="77777777" w:rsidR="00047491" w:rsidRDefault="00047491" w:rsidP="00047491">
      <w:pPr>
        <w:tabs>
          <w:tab w:val="right" w:leader="dot" w:pos="10772"/>
        </w:tabs>
        <w:spacing w:line="480" w:lineRule="auto"/>
        <w:ind w:left="284"/>
      </w:pPr>
      <w:r>
        <w:t>………………………………………………………………………………………………………………………………………….</w:t>
      </w:r>
    </w:p>
    <w:p w14:paraId="615445C3" w14:textId="77777777" w:rsidR="00047491" w:rsidRDefault="00047491" w:rsidP="00047491">
      <w:pPr>
        <w:tabs>
          <w:tab w:val="right" w:leader="dot" w:pos="10772"/>
        </w:tabs>
        <w:spacing w:line="480" w:lineRule="auto"/>
        <w:ind w:left="284"/>
      </w:pPr>
      <w:r w:rsidRPr="00A27D77">
        <w:t>………………………………………………………………………………………………………………………………………….</w:t>
      </w:r>
      <w:r>
        <w:tab/>
      </w:r>
    </w:p>
    <w:p w14:paraId="790539A2" w14:textId="77777777" w:rsidR="00047491" w:rsidRDefault="00047491" w:rsidP="00047491">
      <w:pPr>
        <w:tabs>
          <w:tab w:val="right" w:leader="dot" w:pos="10772"/>
        </w:tabs>
        <w:spacing w:line="480" w:lineRule="auto"/>
        <w:ind w:left="284"/>
      </w:pPr>
      <w:r>
        <w:t>………………………………………………………………………………………………………………………………………….</w:t>
      </w:r>
    </w:p>
    <w:p w14:paraId="5880E174" w14:textId="77777777" w:rsidR="00047491" w:rsidRDefault="00047491" w:rsidP="00047491">
      <w:pPr>
        <w:tabs>
          <w:tab w:val="right" w:leader="dot" w:pos="10772"/>
        </w:tabs>
        <w:spacing w:line="480" w:lineRule="auto"/>
        <w:ind w:left="284"/>
      </w:pPr>
      <w:r>
        <w:t>………………………………………………………………………………………………………………………………………….</w:t>
      </w:r>
    </w:p>
    <w:p w14:paraId="635604AB" w14:textId="77777777" w:rsidR="00047491" w:rsidRDefault="00047491" w:rsidP="00047491">
      <w:pPr>
        <w:tabs>
          <w:tab w:val="right" w:leader="dot" w:pos="10772"/>
        </w:tabs>
        <w:spacing w:line="480" w:lineRule="auto"/>
        <w:ind w:left="284"/>
      </w:pPr>
      <w:r w:rsidRPr="00A27D77">
        <w:t>………………………………………………………………………………………………………………………………………….</w:t>
      </w:r>
      <w:r>
        <w:tab/>
      </w:r>
    </w:p>
    <w:p w14:paraId="75FDF2AD" w14:textId="77777777" w:rsidR="00047491" w:rsidRDefault="00047491" w:rsidP="00047491">
      <w:pPr>
        <w:tabs>
          <w:tab w:val="right" w:leader="dot" w:pos="10772"/>
        </w:tabs>
        <w:spacing w:line="480" w:lineRule="auto"/>
        <w:ind w:left="284"/>
      </w:pPr>
      <w:r>
        <w:t>………………………………………………………………………………………………………………………………………….</w:t>
      </w:r>
    </w:p>
    <w:p w14:paraId="2A53DFE5" w14:textId="77777777" w:rsidR="00047491" w:rsidRDefault="00047491" w:rsidP="00047491">
      <w:pPr>
        <w:tabs>
          <w:tab w:val="right" w:leader="dot" w:pos="10772"/>
        </w:tabs>
        <w:spacing w:line="480" w:lineRule="auto"/>
        <w:ind w:left="284"/>
      </w:pPr>
      <w:r>
        <w:t>………………………………………………………………………………………………………………………………………….</w:t>
      </w:r>
    </w:p>
    <w:p w14:paraId="6EC11035" w14:textId="77777777" w:rsidR="00047491" w:rsidRDefault="00047491" w:rsidP="00047491">
      <w:pPr>
        <w:tabs>
          <w:tab w:val="right" w:leader="dot" w:pos="10772"/>
        </w:tabs>
        <w:spacing w:line="480" w:lineRule="auto"/>
        <w:ind w:left="284"/>
      </w:pPr>
      <w:r w:rsidRPr="00A27D77">
        <w:t>………………………………………………………………………………………………………………………………………….</w:t>
      </w:r>
      <w:r>
        <w:tab/>
      </w:r>
    </w:p>
    <w:p w14:paraId="7F97AE0C" w14:textId="77777777" w:rsidR="00047491" w:rsidRDefault="00047491" w:rsidP="00047491">
      <w:pPr>
        <w:tabs>
          <w:tab w:val="right" w:leader="dot" w:pos="10772"/>
        </w:tabs>
        <w:spacing w:line="480" w:lineRule="auto"/>
        <w:ind w:left="284"/>
      </w:pPr>
      <w:r>
        <w:t>………………………………………………………………………………………………………………………………………….</w:t>
      </w:r>
    </w:p>
    <w:p w14:paraId="38CA88C2" w14:textId="77777777" w:rsidR="00047491" w:rsidRDefault="00047491" w:rsidP="0002684C">
      <w:pPr>
        <w:tabs>
          <w:tab w:val="left" w:pos="1970"/>
        </w:tabs>
        <w:rPr>
          <w:bCs/>
          <w:sz w:val="14"/>
          <w:szCs w:val="14"/>
        </w:rPr>
      </w:pPr>
    </w:p>
    <w:p w14:paraId="3A914B35" w14:textId="77777777" w:rsidR="003F2A8B" w:rsidRDefault="003F2A8B" w:rsidP="0002684C">
      <w:pPr>
        <w:tabs>
          <w:tab w:val="left" w:pos="1970"/>
        </w:tabs>
        <w:rPr>
          <w:bCs/>
          <w:sz w:val="14"/>
          <w:szCs w:val="14"/>
        </w:rPr>
      </w:pPr>
    </w:p>
    <w:p w14:paraId="1BB2A0A8" w14:textId="77777777" w:rsidR="00F90C93" w:rsidRDefault="00F90C93" w:rsidP="0002684C">
      <w:pPr>
        <w:tabs>
          <w:tab w:val="left" w:pos="1970"/>
        </w:tabs>
        <w:rPr>
          <w:bCs/>
          <w:sz w:val="14"/>
          <w:szCs w:val="14"/>
        </w:rPr>
      </w:pPr>
    </w:p>
    <w:p w14:paraId="5A5BF92C" w14:textId="77777777" w:rsidR="005B6462" w:rsidRDefault="005B6462" w:rsidP="0002684C">
      <w:pPr>
        <w:tabs>
          <w:tab w:val="left" w:pos="1970"/>
        </w:tabs>
        <w:rPr>
          <w:bCs/>
          <w:sz w:val="14"/>
          <w:szCs w:val="14"/>
        </w:rPr>
        <w:sectPr w:rsidR="005B6462" w:rsidSect="00510B1F">
          <w:pgSz w:w="11906" w:h="16838" w:code="9"/>
          <w:pgMar w:top="851" w:right="567" w:bottom="1134" w:left="567" w:header="357" w:footer="397" w:gutter="0"/>
          <w:cols w:space="708"/>
          <w:titlePg/>
          <w:docGrid w:linePitch="360"/>
        </w:sectPr>
      </w:pPr>
    </w:p>
    <w:p w14:paraId="3A3EC3EE" w14:textId="77777777" w:rsidR="00047491" w:rsidRDefault="00047491" w:rsidP="0002684C">
      <w:pPr>
        <w:tabs>
          <w:tab w:val="left" w:pos="1970"/>
        </w:tabs>
        <w:rPr>
          <w:bCs/>
          <w:sz w:val="14"/>
          <w:szCs w:val="14"/>
        </w:rPr>
      </w:pPr>
    </w:p>
    <w:tbl>
      <w:tblPr>
        <w:tblStyle w:val="Tabela-Siatka"/>
        <w:tblW w:w="0" w:type="auto"/>
        <w:tblInd w:w="-5" w:type="dxa"/>
        <w:shd w:val="clear" w:color="auto" w:fill="C2D69B" w:themeFill="accent3" w:themeFillTint="99"/>
        <w:tblLook w:val="04A0" w:firstRow="1" w:lastRow="0" w:firstColumn="1" w:lastColumn="0" w:noHBand="0" w:noVBand="1"/>
      </w:tblPr>
      <w:tblGrid>
        <w:gridCol w:w="10762"/>
      </w:tblGrid>
      <w:tr w:rsidR="00652F3E" w:rsidRPr="00652F3E" w14:paraId="13685BB2" w14:textId="77777777" w:rsidTr="00047491">
        <w:trPr>
          <w:trHeight w:val="602"/>
        </w:trPr>
        <w:tc>
          <w:tcPr>
            <w:tcW w:w="10762" w:type="dxa"/>
            <w:shd w:val="clear" w:color="auto" w:fill="C2D69B" w:themeFill="accent3" w:themeFillTint="99"/>
            <w:vAlign w:val="center"/>
          </w:tcPr>
          <w:p w14:paraId="43544859" w14:textId="77777777" w:rsidR="00652F3E" w:rsidRPr="00652F3E" w:rsidRDefault="00652F3E" w:rsidP="00935739">
            <w:pPr>
              <w:tabs>
                <w:tab w:val="left" w:pos="1970"/>
              </w:tabs>
              <w:jc w:val="center"/>
              <w:rPr>
                <w:bCs/>
                <w:sz w:val="14"/>
                <w:szCs w:val="14"/>
              </w:rPr>
            </w:pPr>
            <w:r w:rsidRPr="00652F3E">
              <w:rPr>
                <w:b/>
              </w:rPr>
              <w:t>Stan własnościowy na dzień sporządzania opisu nieruchomości cz. II po zakończeniu robót budowlanych:</w:t>
            </w:r>
          </w:p>
        </w:tc>
      </w:tr>
    </w:tbl>
    <w:p w14:paraId="5D3DF28B" w14:textId="77777777" w:rsidR="00652F3E" w:rsidRDefault="00652F3E" w:rsidP="0002684C">
      <w:pPr>
        <w:tabs>
          <w:tab w:val="left" w:pos="1970"/>
        </w:tabs>
        <w:rPr>
          <w:bCs/>
          <w:sz w:val="14"/>
          <w:szCs w:val="14"/>
        </w:rPr>
      </w:pPr>
    </w:p>
    <w:p w14:paraId="7A76135C" w14:textId="77777777" w:rsidR="00652F3E" w:rsidRDefault="00652F3E" w:rsidP="0002684C">
      <w:pPr>
        <w:tabs>
          <w:tab w:val="left" w:pos="1970"/>
        </w:tabs>
        <w:rPr>
          <w:bCs/>
          <w:sz w:val="14"/>
          <w:szCs w:val="14"/>
        </w:rPr>
      </w:pPr>
    </w:p>
    <w:p w14:paraId="7966C6CF" w14:textId="7FD98B78" w:rsidR="0002684C" w:rsidRDefault="0002684C" w:rsidP="0002684C">
      <w:pPr>
        <w:tabs>
          <w:tab w:val="left" w:pos="1970"/>
        </w:tabs>
        <w:rPr>
          <w:bCs/>
        </w:rPr>
      </w:pPr>
      <w:r>
        <w:rPr>
          <w:bCs/>
        </w:rPr>
        <w:t>W trakcie inwestycji nastąpiła zmiana właściciela nieruchomości:</w:t>
      </w:r>
    </w:p>
    <w:tbl>
      <w:tblPr>
        <w:tblStyle w:val="Tabela-Siatka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5243"/>
      </w:tblGrid>
      <w:tr w:rsidR="0002684C" w14:paraId="0C3AE781" w14:textId="77777777" w:rsidTr="00900411">
        <w:trPr>
          <w:trHeight w:val="659"/>
        </w:trPr>
        <w:tc>
          <w:tcPr>
            <w:tcW w:w="1134" w:type="dxa"/>
          </w:tcPr>
          <w:p w14:paraId="76E5EB4E" w14:textId="05FCFF58" w:rsidR="0002684C" w:rsidRDefault="00F90C93" w:rsidP="00900411">
            <w:pPr>
              <w:pStyle w:val="Akapitzlist"/>
              <w:tabs>
                <w:tab w:val="right" w:leader="dot" w:pos="10772"/>
              </w:tabs>
              <w:spacing w:line="480" w:lineRule="auto"/>
              <w:ind w:left="0"/>
            </w:pPr>
            <w:r w:rsidRPr="00BA4F2D">
              <w:rPr>
                <w:sz w:val="28"/>
                <w:szCs w:val="28"/>
              </w:rPr>
              <w:t></w:t>
            </w:r>
            <w:r w:rsidR="0002684C" w:rsidRPr="00AD02E7">
              <w:rPr>
                <w:sz w:val="28"/>
                <w:szCs w:val="28"/>
              </w:rPr>
              <w:t xml:space="preserve"> </w:t>
            </w:r>
            <w:r w:rsidR="0002684C">
              <w:t>TAK</w:t>
            </w:r>
          </w:p>
        </w:tc>
        <w:tc>
          <w:tcPr>
            <w:tcW w:w="5243" w:type="dxa"/>
          </w:tcPr>
          <w:p w14:paraId="6D811621" w14:textId="09242952" w:rsidR="0002684C" w:rsidRDefault="00F90C93" w:rsidP="00900411">
            <w:pPr>
              <w:pStyle w:val="Akapitzlist"/>
              <w:tabs>
                <w:tab w:val="right" w:leader="dot" w:pos="10772"/>
              </w:tabs>
              <w:spacing w:line="480" w:lineRule="auto"/>
              <w:ind w:left="0"/>
            </w:pPr>
            <w:r w:rsidRPr="00BA4F2D">
              <w:rPr>
                <w:sz w:val="28"/>
                <w:szCs w:val="28"/>
              </w:rPr>
              <w:t></w:t>
            </w:r>
            <w:r w:rsidR="0002684C">
              <w:t xml:space="preserve"> NIE</w:t>
            </w:r>
          </w:p>
        </w:tc>
      </w:tr>
    </w:tbl>
    <w:p w14:paraId="0FAF9DA4" w14:textId="56600CF4" w:rsidR="0002684C" w:rsidRDefault="0002684C" w:rsidP="0002684C">
      <w:pPr>
        <w:tabs>
          <w:tab w:val="left" w:pos="1970"/>
        </w:tabs>
        <w:rPr>
          <w:bCs/>
          <w:sz w:val="14"/>
          <w:szCs w:val="14"/>
        </w:rPr>
      </w:pPr>
      <w:r>
        <w:rPr>
          <w:bCs/>
          <w:sz w:val="14"/>
          <w:szCs w:val="14"/>
        </w:rPr>
        <w:t>Tabelą n</w:t>
      </w:r>
      <w:r w:rsidRPr="00117E65">
        <w:rPr>
          <w:bCs/>
          <w:sz w:val="14"/>
          <w:szCs w:val="14"/>
        </w:rPr>
        <w:t>ależy wypełnić w przypadku zmian w stosunku do cz. I protokołu, w przypadku braku zmian należy „wykreślić” puste pola.</w:t>
      </w:r>
    </w:p>
    <w:p w14:paraId="0F32A611" w14:textId="77777777" w:rsidR="0002684C" w:rsidRDefault="0002684C" w:rsidP="0002684C">
      <w:pPr>
        <w:tabs>
          <w:tab w:val="left" w:pos="1970"/>
        </w:tabs>
        <w:rPr>
          <w:b/>
          <w:u w:val="single"/>
        </w:rPr>
      </w:pPr>
    </w:p>
    <w:p w14:paraId="373106AA" w14:textId="77777777" w:rsidR="0002684C" w:rsidRPr="00A27D77" w:rsidRDefault="0002684C" w:rsidP="0002684C">
      <w:pPr>
        <w:tabs>
          <w:tab w:val="left" w:pos="1970"/>
        </w:tabs>
        <w:rPr>
          <w:b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8499"/>
      </w:tblGrid>
      <w:tr w:rsidR="0002684C" w:rsidRPr="00A27D77" w14:paraId="5864CC49" w14:textId="77777777" w:rsidTr="00900411">
        <w:tc>
          <w:tcPr>
            <w:tcW w:w="2263" w:type="dxa"/>
          </w:tcPr>
          <w:p w14:paraId="6ED988F0" w14:textId="77777777" w:rsidR="0002684C" w:rsidRPr="00A27D77" w:rsidRDefault="0002684C" w:rsidP="00900411">
            <w:pPr>
              <w:tabs>
                <w:tab w:val="left" w:pos="1970"/>
              </w:tabs>
              <w:spacing w:line="480" w:lineRule="auto"/>
              <w:rPr>
                <w:bCs/>
              </w:rPr>
            </w:pPr>
            <w:r w:rsidRPr="00A27D77">
              <w:rPr>
                <w:bCs/>
              </w:rPr>
              <w:t>Imię i Nazwisko:</w:t>
            </w:r>
          </w:p>
        </w:tc>
        <w:tc>
          <w:tcPr>
            <w:tcW w:w="8499" w:type="dxa"/>
          </w:tcPr>
          <w:p w14:paraId="2A674F95" w14:textId="77777777" w:rsidR="0002684C" w:rsidRPr="00A27D77" w:rsidRDefault="0002684C" w:rsidP="00900411">
            <w:pPr>
              <w:tabs>
                <w:tab w:val="left" w:pos="1970"/>
              </w:tabs>
              <w:spacing w:line="480" w:lineRule="auto"/>
              <w:rPr>
                <w:b/>
                <w:u w:val="single"/>
              </w:rPr>
            </w:pPr>
          </w:p>
        </w:tc>
      </w:tr>
      <w:tr w:rsidR="0002684C" w:rsidRPr="00A27D77" w14:paraId="5E08E87B" w14:textId="77777777" w:rsidTr="00900411">
        <w:trPr>
          <w:trHeight w:val="113"/>
        </w:trPr>
        <w:tc>
          <w:tcPr>
            <w:tcW w:w="2263" w:type="dxa"/>
          </w:tcPr>
          <w:p w14:paraId="2DFDFF76" w14:textId="77777777" w:rsidR="0002684C" w:rsidRPr="00A27D77" w:rsidRDefault="0002684C" w:rsidP="00900411">
            <w:pPr>
              <w:tabs>
                <w:tab w:val="left" w:pos="1970"/>
              </w:tabs>
              <w:spacing w:line="480" w:lineRule="auto"/>
              <w:rPr>
                <w:bCs/>
              </w:rPr>
            </w:pPr>
            <w:r w:rsidRPr="00A27D77">
              <w:rPr>
                <w:bCs/>
              </w:rPr>
              <w:t>Adres:</w:t>
            </w:r>
          </w:p>
        </w:tc>
        <w:tc>
          <w:tcPr>
            <w:tcW w:w="8499" w:type="dxa"/>
          </w:tcPr>
          <w:p w14:paraId="043E1DC6" w14:textId="77777777" w:rsidR="0002684C" w:rsidRPr="00A27D77" w:rsidRDefault="0002684C" w:rsidP="00900411">
            <w:pPr>
              <w:tabs>
                <w:tab w:val="left" w:pos="1970"/>
              </w:tabs>
              <w:spacing w:line="480" w:lineRule="auto"/>
              <w:rPr>
                <w:b/>
                <w:u w:val="single"/>
              </w:rPr>
            </w:pPr>
          </w:p>
        </w:tc>
      </w:tr>
      <w:tr w:rsidR="0002684C" w:rsidRPr="00A27D77" w14:paraId="12EF55D6" w14:textId="77777777" w:rsidTr="00900411">
        <w:tc>
          <w:tcPr>
            <w:tcW w:w="2263" w:type="dxa"/>
          </w:tcPr>
          <w:p w14:paraId="16CB8F54" w14:textId="77777777" w:rsidR="0002684C" w:rsidRPr="00A27D77" w:rsidRDefault="0002684C" w:rsidP="00900411">
            <w:pPr>
              <w:tabs>
                <w:tab w:val="left" w:pos="1970"/>
              </w:tabs>
              <w:spacing w:line="480" w:lineRule="auto"/>
              <w:rPr>
                <w:bCs/>
              </w:rPr>
            </w:pPr>
            <w:r w:rsidRPr="00A27D77">
              <w:rPr>
                <w:bCs/>
              </w:rPr>
              <w:t>Telefon kontaktowy:</w:t>
            </w:r>
          </w:p>
        </w:tc>
        <w:tc>
          <w:tcPr>
            <w:tcW w:w="8499" w:type="dxa"/>
          </w:tcPr>
          <w:p w14:paraId="1A46386C" w14:textId="77777777" w:rsidR="0002684C" w:rsidRPr="00A27D77" w:rsidRDefault="0002684C" w:rsidP="00900411">
            <w:pPr>
              <w:tabs>
                <w:tab w:val="left" w:pos="1970"/>
              </w:tabs>
              <w:spacing w:line="480" w:lineRule="auto"/>
              <w:rPr>
                <w:b/>
                <w:u w:val="single"/>
              </w:rPr>
            </w:pPr>
          </w:p>
        </w:tc>
      </w:tr>
    </w:tbl>
    <w:p w14:paraId="02BCBAFA" w14:textId="77777777" w:rsidR="0002684C" w:rsidRDefault="0002684C" w:rsidP="0002684C">
      <w:pPr>
        <w:tabs>
          <w:tab w:val="left" w:pos="1970"/>
        </w:tabs>
        <w:rPr>
          <w:b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8499"/>
      </w:tblGrid>
      <w:tr w:rsidR="0002684C" w:rsidRPr="00F74283" w14:paraId="777319DC" w14:textId="77777777" w:rsidTr="00900411">
        <w:tc>
          <w:tcPr>
            <w:tcW w:w="2263" w:type="dxa"/>
          </w:tcPr>
          <w:p w14:paraId="1D5DC032" w14:textId="77777777" w:rsidR="0002684C" w:rsidRPr="00F74283" w:rsidRDefault="0002684C" w:rsidP="00900411">
            <w:pPr>
              <w:tabs>
                <w:tab w:val="left" w:pos="1970"/>
              </w:tabs>
              <w:spacing w:line="480" w:lineRule="auto"/>
            </w:pPr>
            <w:r w:rsidRPr="00F74283">
              <w:t>Imię i Nazwisko:</w:t>
            </w:r>
          </w:p>
        </w:tc>
        <w:tc>
          <w:tcPr>
            <w:tcW w:w="8499" w:type="dxa"/>
          </w:tcPr>
          <w:p w14:paraId="30A2FA8F" w14:textId="77777777" w:rsidR="0002684C" w:rsidRPr="00F74283" w:rsidRDefault="0002684C" w:rsidP="00900411">
            <w:pPr>
              <w:tabs>
                <w:tab w:val="left" w:pos="1970"/>
              </w:tabs>
              <w:spacing w:line="480" w:lineRule="auto"/>
              <w:rPr>
                <w:b/>
                <w:u w:val="single"/>
              </w:rPr>
            </w:pPr>
          </w:p>
        </w:tc>
      </w:tr>
      <w:tr w:rsidR="0002684C" w:rsidRPr="00F74283" w14:paraId="545FBC9E" w14:textId="77777777" w:rsidTr="00900411">
        <w:tc>
          <w:tcPr>
            <w:tcW w:w="2263" w:type="dxa"/>
          </w:tcPr>
          <w:p w14:paraId="15B40BEE" w14:textId="77777777" w:rsidR="0002684C" w:rsidRPr="00F74283" w:rsidRDefault="0002684C" w:rsidP="00900411">
            <w:pPr>
              <w:tabs>
                <w:tab w:val="left" w:pos="1970"/>
              </w:tabs>
              <w:spacing w:line="480" w:lineRule="auto"/>
            </w:pPr>
            <w:r w:rsidRPr="00F74283">
              <w:t>Adres:</w:t>
            </w:r>
          </w:p>
        </w:tc>
        <w:tc>
          <w:tcPr>
            <w:tcW w:w="8499" w:type="dxa"/>
          </w:tcPr>
          <w:p w14:paraId="373A5871" w14:textId="77777777" w:rsidR="0002684C" w:rsidRPr="00F74283" w:rsidRDefault="0002684C" w:rsidP="00900411">
            <w:pPr>
              <w:tabs>
                <w:tab w:val="left" w:pos="1970"/>
              </w:tabs>
              <w:spacing w:line="480" w:lineRule="auto"/>
              <w:rPr>
                <w:b/>
                <w:u w:val="single"/>
              </w:rPr>
            </w:pPr>
          </w:p>
        </w:tc>
      </w:tr>
      <w:tr w:rsidR="0002684C" w:rsidRPr="00F74283" w14:paraId="3AAC447F" w14:textId="77777777" w:rsidTr="00900411">
        <w:tc>
          <w:tcPr>
            <w:tcW w:w="2263" w:type="dxa"/>
          </w:tcPr>
          <w:p w14:paraId="77D3E3DE" w14:textId="77777777" w:rsidR="0002684C" w:rsidRPr="00F74283" w:rsidRDefault="0002684C" w:rsidP="00900411">
            <w:pPr>
              <w:tabs>
                <w:tab w:val="left" w:pos="1970"/>
              </w:tabs>
              <w:spacing w:line="480" w:lineRule="auto"/>
            </w:pPr>
            <w:r w:rsidRPr="00F74283">
              <w:t>Telefon kontaktowy:</w:t>
            </w:r>
          </w:p>
        </w:tc>
        <w:tc>
          <w:tcPr>
            <w:tcW w:w="8499" w:type="dxa"/>
          </w:tcPr>
          <w:p w14:paraId="16D9C020" w14:textId="77777777" w:rsidR="0002684C" w:rsidRPr="00F74283" w:rsidRDefault="0002684C" w:rsidP="00900411">
            <w:pPr>
              <w:tabs>
                <w:tab w:val="left" w:pos="1970"/>
              </w:tabs>
              <w:spacing w:line="480" w:lineRule="auto"/>
              <w:rPr>
                <w:b/>
                <w:u w:val="single"/>
              </w:rPr>
            </w:pPr>
          </w:p>
        </w:tc>
      </w:tr>
    </w:tbl>
    <w:p w14:paraId="7DCC90CD" w14:textId="77777777" w:rsidR="0002684C" w:rsidRDefault="0002684C" w:rsidP="0002684C">
      <w:pPr>
        <w:tabs>
          <w:tab w:val="left" w:pos="1970"/>
        </w:tabs>
        <w:rPr>
          <w:b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8499"/>
      </w:tblGrid>
      <w:tr w:rsidR="0002684C" w:rsidRPr="00F74283" w14:paraId="11D6BB5E" w14:textId="77777777" w:rsidTr="00900411">
        <w:tc>
          <w:tcPr>
            <w:tcW w:w="2263" w:type="dxa"/>
          </w:tcPr>
          <w:p w14:paraId="2BDC126B" w14:textId="77777777" w:rsidR="0002684C" w:rsidRPr="00F74283" w:rsidRDefault="0002684C" w:rsidP="00900411">
            <w:pPr>
              <w:tabs>
                <w:tab w:val="left" w:pos="1970"/>
              </w:tabs>
              <w:spacing w:line="480" w:lineRule="auto"/>
            </w:pPr>
            <w:r w:rsidRPr="00F74283">
              <w:t>Imię i Nazwisko:</w:t>
            </w:r>
          </w:p>
        </w:tc>
        <w:tc>
          <w:tcPr>
            <w:tcW w:w="8499" w:type="dxa"/>
          </w:tcPr>
          <w:p w14:paraId="34BB55C8" w14:textId="77777777" w:rsidR="0002684C" w:rsidRPr="00F74283" w:rsidRDefault="0002684C" w:rsidP="00900411">
            <w:pPr>
              <w:tabs>
                <w:tab w:val="left" w:pos="1970"/>
              </w:tabs>
              <w:spacing w:line="480" w:lineRule="auto"/>
              <w:rPr>
                <w:b/>
                <w:u w:val="single"/>
              </w:rPr>
            </w:pPr>
          </w:p>
        </w:tc>
      </w:tr>
      <w:tr w:rsidR="0002684C" w:rsidRPr="00F74283" w14:paraId="2B93DA86" w14:textId="77777777" w:rsidTr="00900411">
        <w:tc>
          <w:tcPr>
            <w:tcW w:w="2263" w:type="dxa"/>
          </w:tcPr>
          <w:p w14:paraId="75DEB33A" w14:textId="77777777" w:rsidR="0002684C" w:rsidRPr="00F74283" w:rsidRDefault="0002684C" w:rsidP="00900411">
            <w:pPr>
              <w:tabs>
                <w:tab w:val="left" w:pos="1970"/>
              </w:tabs>
              <w:spacing w:line="480" w:lineRule="auto"/>
            </w:pPr>
            <w:r w:rsidRPr="00F74283">
              <w:t>Adres:</w:t>
            </w:r>
          </w:p>
        </w:tc>
        <w:tc>
          <w:tcPr>
            <w:tcW w:w="8499" w:type="dxa"/>
          </w:tcPr>
          <w:p w14:paraId="7B8EAD1B" w14:textId="77777777" w:rsidR="0002684C" w:rsidRPr="00F74283" w:rsidRDefault="0002684C" w:rsidP="00900411">
            <w:pPr>
              <w:tabs>
                <w:tab w:val="left" w:pos="1970"/>
              </w:tabs>
              <w:spacing w:line="480" w:lineRule="auto"/>
              <w:rPr>
                <w:b/>
                <w:u w:val="single"/>
              </w:rPr>
            </w:pPr>
          </w:p>
        </w:tc>
      </w:tr>
      <w:tr w:rsidR="0002684C" w:rsidRPr="00F74283" w14:paraId="40FE9A2A" w14:textId="77777777" w:rsidTr="00900411">
        <w:tc>
          <w:tcPr>
            <w:tcW w:w="2263" w:type="dxa"/>
          </w:tcPr>
          <w:p w14:paraId="623307F1" w14:textId="77777777" w:rsidR="0002684C" w:rsidRPr="00F74283" w:rsidRDefault="0002684C" w:rsidP="00900411">
            <w:pPr>
              <w:tabs>
                <w:tab w:val="left" w:pos="1970"/>
              </w:tabs>
              <w:spacing w:line="480" w:lineRule="auto"/>
            </w:pPr>
            <w:r w:rsidRPr="00F74283">
              <w:t>Telefon kontaktowy:</w:t>
            </w:r>
          </w:p>
        </w:tc>
        <w:tc>
          <w:tcPr>
            <w:tcW w:w="8499" w:type="dxa"/>
          </w:tcPr>
          <w:p w14:paraId="5AC48A68" w14:textId="77777777" w:rsidR="0002684C" w:rsidRPr="00F74283" w:rsidRDefault="0002684C" w:rsidP="00900411">
            <w:pPr>
              <w:tabs>
                <w:tab w:val="left" w:pos="1970"/>
              </w:tabs>
              <w:spacing w:line="480" w:lineRule="auto"/>
              <w:rPr>
                <w:b/>
                <w:u w:val="single"/>
              </w:rPr>
            </w:pPr>
          </w:p>
        </w:tc>
      </w:tr>
    </w:tbl>
    <w:p w14:paraId="026D03B2" w14:textId="77777777" w:rsidR="0002684C" w:rsidRDefault="0002684C" w:rsidP="0002684C">
      <w:pPr>
        <w:tabs>
          <w:tab w:val="left" w:pos="1970"/>
        </w:tabs>
        <w:rPr>
          <w:b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8499"/>
      </w:tblGrid>
      <w:tr w:rsidR="0002684C" w:rsidRPr="00F74283" w14:paraId="7BC02992" w14:textId="77777777" w:rsidTr="00900411">
        <w:tc>
          <w:tcPr>
            <w:tcW w:w="2263" w:type="dxa"/>
          </w:tcPr>
          <w:p w14:paraId="2B336D40" w14:textId="77777777" w:rsidR="0002684C" w:rsidRPr="00F74283" w:rsidRDefault="0002684C" w:rsidP="00900411">
            <w:pPr>
              <w:tabs>
                <w:tab w:val="left" w:pos="1970"/>
              </w:tabs>
              <w:spacing w:line="480" w:lineRule="auto"/>
            </w:pPr>
            <w:r w:rsidRPr="00F74283">
              <w:t>Imię i Nazwisko:</w:t>
            </w:r>
          </w:p>
        </w:tc>
        <w:tc>
          <w:tcPr>
            <w:tcW w:w="8499" w:type="dxa"/>
          </w:tcPr>
          <w:p w14:paraId="6EF302D2" w14:textId="77777777" w:rsidR="0002684C" w:rsidRPr="00F74283" w:rsidRDefault="0002684C" w:rsidP="00900411">
            <w:pPr>
              <w:tabs>
                <w:tab w:val="left" w:pos="1970"/>
              </w:tabs>
              <w:spacing w:line="480" w:lineRule="auto"/>
              <w:rPr>
                <w:b/>
                <w:u w:val="single"/>
              </w:rPr>
            </w:pPr>
          </w:p>
        </w:tc>
      </w:tr>
      <w:tr w:rsidR="0002684C" w:rsidRPr="00F74283" w14:paraId="65C43FCD" w14:textId="77777777" w:rsidTr="00900411">
        <w:tc>
          <w:tcPr>
            <w:tcW w:w="2263" w:type="dxa"/>
          </w:tcPr>
          <w:p w14:paraId="1607CCD7" w14:textId="77777777" w:rsidR="0002684C" w:rsidRPr="00F74283" w:rsidRDefault="0002684C" w:rsidP="00900411">
            <w:pPr>
              <w:tabs>
                <w:tab w:val="left" w:pos="1970"/>
              </w:tabs>
              <w:spacing w:line="480" w:lineRule="auto"/>
            </w:pPr>
            <w:r w:rsidRPr="00F74283">
              <w:t>Adres:</w:t>
            </w:r>
          </w:p>
        </w:tc>
        <w:tc>
          <w:tcPr>
            <w:tcW w:w="8499" w:type="dxa"/>
          </w:tcPr>
          <w:p w14:paraId="4449FEE4" w14:textId="77777777" w:rsidR="0002684C" w:rsidRPr="00F74283" w:rsidRDefault="0002684C" w:rsidP="00900411">
            <w:pPr>
              <w:tabs>
                <w:tab w:val="left" w:pos="1970"/>
              </w:tabs>
              <w:spacing w:line="480" w:lineRule="auto"/>
              <w:rPr>
                <w:b/>
                <w:u w:val="single"/>
              </w:rPr>
            </w:pPr>
          </w:p>
        </w:tc>
      </w:tr>
      <w:tr w:rsidR="0002684C" w:rsidRPr="00F74283" w14:paraId="5E0FDB8A" w14:textId="77777777" w:rsidTr="00900411">
        <w:tc>
          <w:tcPr>
            <w:tcW w:w="2263" w:type="dxa"/>
          </w:tcPr>
          <w:p w14:paraId="34D0868C" w14:textId="77777777" w:rsidR="0002684C" w:rsidRPr="00F74283" w:rsidRDefault="0002684C" w:rsidP="00900411">
            <w:pPr>
              <w:tabs>
                <w:tab w:val="left" w:pos="1970"/>
              </w:tabs>
              <w:spacing w:line="480" w:lineRule="auto"/>
            </w:pPr>
            <w:r w:rsidRPr="00F74283">
              <w:t>Telefon kontaktowy:</w:t>
            </w:r>
          </w:p>
        </w:tc>
        <w:tc>
          <w:tcPr>
            <w:tcW w:w="8499" w:type="dxa"/>
          </w:tcPr>
          <w:p w14:paraId="3EC671FD" w14:textId="77777777" w:rsidR="0002684C" w:rsidRPr="00F74283" w:rsidRDefault="0002684C" w:rsidP="00900411">
            <w:pPr>
              <w:tabs>
                <w:tab w:val="left" w:pos="1970"/>
              </w:tabs>
              <w:spacing w:line="480" w:lineRule="auto"/>
              <w:rPr>
                <w:b/>
                <w:u w:val="single"/>
              </w:rPr>
            </w:pPr>
          </w:p>
        </w:tc>
      </w:tr>
    </w:tbl>
    <w:p w14:paraId="216614CD" w14:textId="77777777" w:rsidR="0002684C" w:rsidRDefault="0002684C" w:rsidP="0002684C">
      <w:pPr>
        <w:tabs>
          <w:tab w:val="left" w:pos="1970"/>
        </w:tabs>
        <w:spacing w:line="480" w:lineRule="auto"/>
        <w:rPr>
          <w:b/>
          <w:u w:val="single"/>
        </w:rPr>
      </w:pPr>
    </w:p>
    <w:p w14:paraId="6438C3E1" w14:textId="77777777" w:rsidR="0002684C" w:rsidRDefault="0002684C" w:rsidP="0002684C">
      <w:pPr>
        <w:tabs>
          <w:tab w:val="left" w:pos="1970"/>
        </w:tabs>
        <w:spacing w:line="480" w:lineRule="auto"/>
        <w:rPr>
          <w:bCs/>
        </w:rPr>
      </w:pPr>
      <w:r>
        <w:rPr>
          <w:bCs/>
        </w:rPr>
        <w:t>Właściciela u</w:t>
      </w:r>
      <w:r w:rsidRPr="00DC5038">
        <w:rPr>
          <w:bCs/>
        </w:rPr>
        <w:t xml:space="preserve">stalono na </w:t>
      </w:r>
      <w:r>
        <w:rPr>
          <w:bCs/>
        </w:rPr>
        <w:t>podstawie: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6"/>
        <w:gridCol w:w="3480"/>
        <w:gridCol w:w="3935"/>
      </w:tblGrid>
      <w:tr w:rsidR="0002684C" w14:paraId="6469612E" w14:textId="77777777" w:rsidTr="00900411">
        <w:tc>
          <w:tcPr>
            <w:tcW w:w="2616" w:type="dxa"/>
            <w:vAlign w:val="center"/>
          </w:tcPr>
          <w:p w14:paraId="70BF6C8C" w14:textId="209B6E48" w:rsidR="0002684C" w:rsidRDefault="00F90C93" w:rsidP="00900411">
            <w:pPr>
              <w:tabs>
                <w:tab w:val="left" w:pos="1970"/>
              </w:tabs>
              <w:spacing w:line="480" w:lineRule="auto"/>
              <w:rPr>
                <w:bCs/>
              </w:rPr>
            </w:pPr>
            <w:r w:rsidRPr="00BA4F2D">
              <w:rPr>
                <w:sz w:val="28"/>
                <w:szCs w:val="28"/>
              </w:rPr>
              <w:t></w:t>
            </w:r>
            <w:r w:rsidR="0002684C" w:rsidRPr="00F809F6">
              <w:rPr>
                <w:sz w:val="28"/>
                <w:szCs w:val="28"/>
              </w:rPr>
              <w:t xml:space="preserve"> </w:t>
            </w:r>
            <w:r w:rsidR="0002684C">
              <w:t>KSIĘGI WIECZYSTEJ</w:t>
            </w:r>
          </w:p>
        </w:tc>
        <w:tc>
          <w:tcPr>
            <w:tcW w:w="3480" w:type="dxa"/>
            <w:vAlign w:val="center"/>
          </w:tcPr>
          <w:p w14:paraId="7AB42094" w14:textId="5D15ED07" w:rsidR="0002684C" w:rsidRDefault="00F90C93" w:rsidP="00900411">
            <w:pPr>
              <w:tabs>
                <w:tab w:val="left" w:pos="1970"/>
              </w:tabs>
              <w:spacing w:line="480" w:lineRule="auto"/>
              <w:rPr>
                <w:bCs/>
              </w:rPr>
            </w:pPr>
            <w:r w:rsidRPr="00BA4F2D">
              <w:rPr>
                <w:sz w:val="28"/>
                <w:szCs w:val="28"/>
              </w:rPr>
              <w:t></w:t>
            </w:r>
            <w:r w:rsidR="0002684C" w:rsidRPr="00F809F6">
              <w:rPr>
                <w:sz w:val="28"/>
                <w:szCs w:val="28"/>
              </w:rPr>
              <w:t xml:space="preserve"> </w:t>
            </w:r>
            <w:r w:rsidR="0002684C">
              <w:t>WYPISU Z REJESTRU GRUNTÓW</w:t>
            </w:r>
          </w:p>
        </w:tc>
        <w:tc>
          <w:tcPr>
            <w:tcW w:w="3935" w:type="dxa"/>
          </w:tcPr>
          <w:p w14:paraId="6B52D95B" w14:textId="1C16DAC3" w:rsidR="0002684C" w:rsidRPr="00015697" w:rsidRDefault="00F90C93" w:rsidP="00900411">
            <w:pPr>
              <w:tabs>
                <w:tab w:val="left" w:pos="1970"/>
              </w:tabs>
              <w:spacing w:line="480" w:lineRule="auto"/>
              <w:rPr>
                <w:sz w:val="48"/>
                <w:szCs w:val="48"/>
              </w:rPr>
            </w:pPr>
            <w:r w:rsidRPr="00BA4F2D">
              <w:rPr>
                <w:sz w:val="28"/>
                <w:szCs w:val="28"/>
              </w:rPr>
              <w:t></w:t>
            </w:r>
            <w:r w:rsidR="0002684C">
              <w:t xml:space="preserve"> INNE …………………………………….</w:t>
            </w:r>
          </w:p>
        </w:tc>
      </w:tr>
    </w:tbl>
    <w:p w14:paraId="39C21BEB" w14:textId="77777777" w:rsidR="0002684C" w:rsidRPr="00F96F89" w:rsidRDefault="0002684C" w:rsidP="0002684C">
      <w:pPr>
        <w:tabs>
          <w:tab w:val="left" w:pos="1970"/>
        </w:tabs>
        <w:spacing w:line="480" w:lineRule="auto"/>
        <w:rPr>
          <w:bCs/>
        </w:rPr>
      </w:pPr>
      <w:r>
        <w:rPr>
          <w:bCs/>
        </w:rPr>
        <w:t xml:space="preserve">Dodatkowe informacje pozyskane podczas opisu w terenie nieuwidocznione w Księdze Wieczystej i Katastrze: </w:t>
      </w:r>
      <w:r w:rsidRPr="00F96F89">
        <w:rPr>
          <w:bCs/>
        </w:rPr>
        <w:tab/>
      </w:r>
    </w:p>
    <w:p w14:paraId="66B5EA06" w14:textId="77777777" w:rsidR="0002684C" w:rsidRDefault="0002684C" w:rsidP="0002684C">
      <w:pPr>
        <w:tabs>
          <w:tab w:val="left" w:pos="1970"/>
        </w:tabs>
        <w:spacing w:line="480" w:lineRule="auto"/>
        <w:rPr>
          <w:bCs/>
        </w:rPr>
      </w:pPr>
      <w:r w:rsidRPr="00F96F89">
        <w:rPr>
          <w:bCs/>
        </w:rPr>
        <w:t>………………………………………………………………………………………………………………………………………….</w:t>
      </w:r>
    </w:p>
    <w:p w14:paraId="45B1F5A9" w14:textId="77777777" w:rsidR="005B6462" w:rsidRDefault="005B6462" w:rsidP="0002684C">
      <w:pPr>
        <w:tabs>
          <w:tab w:val="left" w:pos="1970"/>
        </w:tabs>
        <w:spacing w:line="480" w:lineRule="auto"/>
        <w:rPr>
          <w:bCs/>
        </w:rPr>
        <w:sectPr w:rsidR="005B6462" w:rsidSect="00510B1F">
          <w:pgSz w:w="11906" w:h="16838" w:code="9"/>
          <w:pgMar w:top="851" w:right="567" w:bottom="1134" w:left="567" w:header="357" w:footer="397" w:gutter="0"/>
          <w:cols w:space="708"/>
          <w:titlePg/>
          <w:docGrid w:linePitch="360"/>
        </w:sectPr>
      </w:pPr>
    </w:p>
    <w:tbl>
      <w:tblPr>
        <w:tblStyle w:val="Tabela-Siatka"/>
        <w:tblW w:w="0" w:type="auto"/>
        <w:shd w:val="clear" w:color="auto" w:fill="FBD4B4" w:themeFill="accent6" w:themeFillTint="66"/>
        <w:tblLook w:val="04A0" w:firstRow="1" w:lastRow="0" w:firstColumn="1" w:lastColumn="0" w:noHBand="0" w:noVBand="1"/>
      </w:tblPr>
      <w:tblGrid>
        <w:gridCol w:w="10762"/>
      </w:tblGrid>
      <w:tr w:rsidR="007C0381" w:rsidRPr="007C0381" w14:paraId="4CB8387D" w14:textId="77777777" w:rsidTr="007C0381">
        <w:tc>
          <w:tcPr>
            <w:tcW w:w="10762" w:type="dxa"/>
            <w:shd w:val="clear" w:color="auto" w:fill="FBD4B4" w:themeFill="accent6" w:themeFillTint="66"/>
          </w:tcPr>
          <w:p w14:paraId="582CE0C8" w14:textId="77777777" w:rsidR="007C0381" w:rsidRPr="007C0381" w:rsidRDefault="007C0381" w:rsidP="000B586B">
            <w:pPr>
              <w:tabs>
                <w:tab w:val="left" w:pos="1970"/>
              </w:tabs>
              <w:spacing w:line="480" w:lineRule="auto"/>
              <w:jc w:val="center"/>
              <w:rPr>
                <w:b/>
                <w:u w:val="single"/>
              </w:rPr>
            </w:pPr>
            <w:r w:rsidRPr="007C0381">
              <w:rPr>
                <w:b/>
                <w:u w:val="single"/>
              </w:rPr>
              <w:lastRenderedPageBreak/>
              <w:t>Część II. Komisyjne opisanie stanu nieruchomości po zakończeniu prac budowlanych.</w:t>
            </w:r>
          </w:p>
        </w:tc>
      </w:tr>
    </w:tbl>
    <w:p w14:paraId="1D4CE17C" w14:textId="77777777" w:rsidR="00652F3E" w:rsidRDefault="00652F3E" w:rsidP="005513E4">
      <w:pPr>
        <w:tabs>
          <w:tab w:val="right" w:leader="dot" w:pos="5387"/>
        </w:tabs>
        <w:spacing w:line="360" w:lineRule="auto"/>
        <w:jc w:val="center"/>
        <w:rPr>
          <w:bCs/>
        </w:rPr>
      </w:pPr>
    </w:p>
    <w:p w14:paraId="7F8F30DC" w14:textId="17406AC6" w:rsidR="005513E4" w:rsidRPr="007C0381" w:rsidRDefault="005513E4" w:rsidP="005513E4">
      <w:pPr>
        <w:tabs>
          <w:tab w:val="right" w:leader="dot" w:pos="5387"/>
        </w:tabs>
        <w:spacing w:line="360" w:lineRule="auto"/>
        <w:jc w:val="center"/>
        <w:rPr>
          <w:bCs/>
        </w:rPr>
      </w:pPr>
      <w:r w:rsidRPr="007C0381">
        <w:rPr>
          <w:bCs/>
        </w:rPr>
        <w:t>PROTOKÓŁ NR</w:t>
      </w:r>
      <w:r w:rsidRPr="007C0381">
        <w:rPr>
          <w:bCs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81"/>
        <w:gridCol w:w="5381"/>
      </w:tblGrid>
      <w:tr w:rsidR="005513E4" w14:paraId="5A3FBE52" w14:textId="77777777" w:rsidTr="0051084E">
        <w:trPr>
          <w:trHeight w:val="514"/>
        </w:trPr>
        <w:tc>
          <w:tcPr>
            <w:tcW w:w="5381" w:type="dxa"/>
          </w:tcPr>
          <w:p w14:paraId="33525E4F" w14:textId="77777777" w:rsidR="005513E4" w:rsidRDefault="005513E4" w:rsidP="006D2C93">
            <w:pPr>
              <w:tabs>
                <w:tab w:val="left" w:pos="1970"/>
              </w:tabs>
              <w:spacing w:line="360" w:lineRule="auto"/>
              <w:rPr>
                <w:b/>
                <w:u w:val="single"/>
              </w:rPr>
            </w:pPr>
            <w:r>
              <w:rPr>
                <w:b/>
                <w:u w:val="single"/>
              </w:rPr>
              <w:t>Data sporządzenia:</w:t>
            </w:r>
          </w:p>
        </w:tc>
        <w:tc>
          <w:tcPr>
            <w:tcW w:w="5381" w:type="dxa"/>
          </w:tcPr>
          <w:p w14:paraId="79F8D63C" w14:textId="77777777" w:rsidR="005513E4" w:rsidRDefault="005513E4" w:rsidP="006D2C93">
            <w:pPr>
              <w:tabs>
                <w:tab w:val="left" w:pos="1970"/>
              </w:tabs>
              <w:spacing w:line="360" w:lineRule="auto"/>
              <w:rPr>
                <w:b/>
                <w:u w:val="single"/>
              </w:rPr>
            </w:pPr>
          </w:p>
        </w:tc>
      </w:tr>
    </w:tbl>
    <w:p w14:paraId="5A7539D0" w14:textId="77777777" w:rsidR="005513E4" w:rsidRDefault="005513E4" w:rsidP="005513E4">
      <w:pPr>
        <w:tabs>
          <w:tab w:val="left" w:pos="1970"/>
        </w:tabs>
        <w:spacing w:line="360" w:lineRule="auto"/>
        <w:rPr>
          <w:b/>
          <w:u w:val="single"/>
        </w:rPr>
      </w:pPr>
    </w:p>
    <w:p w14:paraId="5E37BB39" w14:textId="77777777" w:rsidR="005513E4" w:rsidRDefault="005513E4" w:rsidP="005513E4">
      <w:pPr>
        <w:tabs>
          <w:tab w:val="left" w:pos="1970"/>
        </w:tabs>
        <w:spacing w:line="360" w:lineRule="auto"/>
        <w:rPr>
          <w:b/>
          <w:u w:val="single"/>
        </w:rPr>
      </w:pPr>
      <w:r w:rsidRPr="00A27D77">
        <w:rPr>
          <w:b/>
          <w:u w:val="single"/>
        </w:rPr>
        <w:t>Zawiadomienie: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81"/>
        <w:gridCol w:w="5381"/>
      </w:tblGrid>
      <w:tr w:rsidR="005513E4" w14:paraId="5210C9D7" w14:textId="77777777" w:rsidTr="006D2C93">
        <w:trPr>
          <w:trHeight w:val="567"/>
        </w:trPr>
        <w:tc>
          <w:tcPr>
            <w:tcW w:w="5381" w:type="dxa"/>
          </w:tcPr>
          <w:p w14:paraId="1B1671AB" w14:textId="77777777" w:rsidR="005513E4" w:rsidRPr="00993AD4" w:rsidRDefault="005513E4" w:rsidP="006D2C93">
            <w:pPr>
              <w:tabs>
                <w:tab w:val="left" w:pos="1970"/>
              </w:tabs>
              <w:spacing w:line="276" w:lineRule="auto"/>
            </w:pPr>
            <w:r w:rsidRPr="00993AD4">
              <w:t>Numer zawiadomienia o zakończeniu robót:</w:t>
            </w:r>
          </w:p>
        </w:tc>
        <w:tc>
          <w:tcPr>
            <w:tcW w:w="5381" w:type="dxa"/>
          </w:tcPr>
          <w:p w14:paraId="47137F8B" w14:textId="77777777" w:rsidR="005513E4" w:rsidRDefault="005513E4" w:rsidP="006D2C93">
            <w:pPr>
              <w:tabs>
                <w:tab w:val="left" w:pos="1970"/>
              </w:tabs>
              <w:spacing w:line="276" w:lineRule="auto"/>
              <w:rPr>
                <w:b/>
                <w:u w:val="single"/>
              </w:rPr>
            </w:pPr>
          </w:p>
        </w:tc>
      </w:tr>
      <w:tr w:rsidR="005513E4" w14:paraId="3334AF03" w14:textId="77777777" w:rsidTr="006D2C93">
        <w:trPr>
          <w:trHeight w:val="567"/>
        </w:trPr>
        <w:tc>
          <w:tcPr>
            <w:tcW w:w="5381" w:type="dxa"/>
          </w:tcPr>
          <w:p w14:paraId="691C2ED8" w14:textId="77777777" w:rsidR="005513E4" w:rsidRPr="00993AD4" w:rsidRDefault="005513E4" w:rsidP="006D2C93">
            <w:pPr>
              <w:tabs>
                <w:tab w:val="left" w:pos="1970"/>
              </w:tabs>
              <w:spacing w:line="276" w:lineRule="auto"/>
            </w:pPr>
            <w:r w:rsidRPr="00993AD4">
              <w:t>Termin dostarczenia zawiadomienia</w:t>
            </w:r>
            <w:r>
              <w:t>:</w:t>
            </w:r>
          </w:p>
          <w:p w14:paraId="793E0A54" w14:textId="77777777" w:rsidR="005513E4" w:rsidRPr="00993AD4" w:rsidRDefault="005513E4" w:rsidP="006D2C93">
            <w:pPr>
              <w:tabs>
                <w:tab w:val="left" w:pos="1970"/>
              </w:tabs>
              <w:spacing w:line="276" w:lineRule="auto"/>
              <w:rPr>
                <w:sz w:val="14"/>
                <w:szCs w:val="14"/>
              </w:rPr>
            </w:pPr>
            <w:r w:rsidRPr="00993AD4">
              <w:rPr>
                <w:sz w:val="14"/>
                <w:szCs w:val="14"/>
              </w:rPr>
              <w:t>wg pocztowego potwierdzenia odbioru lub osobiście</w:t>
            </w:r>
          </w:p>
        </w:tc>
        <w:tc>
          <w:tcPr>
            <w:tcW w:w="5381" w:type="dxa"/>
          </w:tcPr>
          <w:p w14:paraId="5C1F2E00" w14:textId="77777777" w:rsidR="005513E4" w:rsidRDefault="005513E4" w:rsidP="006D2C93">
            <w:pPr>
              <w:tabs>
                <w:tab w:val="left" w:pos="1970"/>
              </w:tabs>
              <w:spacing w:line="276" w:lineRule="auto"/>
              <w:rPr>
                <w:b/>
                <w:u w:val="single"/>
              </w:rPr>
            </w:pPr>
          </w:p>
        </w:tc>
      </w:tr>
      <w:tr w:rsidR="005513E4" w14:paraId="64CB5726" w14:textId="77777777" w:rsidTr="006D2C93">
        <w:trPr>
          <w:trHeight w:val="567"/>
        </w:trPr>
        <w:tc>
          <w:tcPr>
            <w:tcW w:w="5381" w:type="dxa"/>
          </w:tcPr>
          <w:p w14:paraId="072AC6FB" w14:textId="77777777" w:rsidR="005513E4" w:rsidRPr="00993AD4" w:rsidRDefault="005513E4" w:rsidP="006D2C93">
            <w:pPr>
              <w:tabs>
                <w:tab w:val="left" w:pos="1970"/>
              </w:tabs>
              <w:spacing w:line="276" w:lineRule="auto"/>
            </w:pPr>
            <w:r w:rsidRPr="00993AD4">
              <w:t>Termin zakończenia robót</w:t>
            </w:r>
            <w:r>
              <w:t>:</w:t>
            </w:r>
          </w:p>
        </w:tc>
        <w:tc>
          <w:tcPr>
            <w:tcW w:w="5381" w:type="dxa"/>
          </w:tcPr>
          <w:p w14:paraId="0F204A34" w14:textId="77777777" w:rsidR="005513E4" w:rsidRDefault="005513E4" w:rsidP="006D2C93">
            <w:pPr>
              <w:tabs>
                <w:tab w:val="left" w:pos="1970"/>
              </w:tabs>
              <w:spacing w:line="276" w:lineRule="auto"/>
              <w:rPr>
                <w:b/>
                <w:u w:val="single"/>
              </w:rPr>
            </w:pPr>
          </w:p>
        </w:tc>
      </w:tr>
    </w:tbl>
    <w:p w14:paraId="67DB37BA" w14:textId="77777777" w:rsidR="005513E4" w:rsidRPr="00A27D77" w:rsidRDefault="005513E4" w:rsidP="005513E4">
      <w:pPr>
        <w:tabs>
          <w:tab w:val="left" w:pos="1970"/>
        </w:tabs>
        <w:spacing w:line="360" w:lineRule="auto"/>
        <w:rPr>
          <w:b/>
          <w:u w:val="single"/>
        </w:r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0762"/>
      </w:tblGrid>
      <w:tr w:rsidR="007C0381" w:rsidRPr="007C0381" w14:paraId="1766EA02" w14:textId="77777777" w:rsidTr="007C0381">
        <w:tc>
          <w:tcPr>
            <w:tcW w:w="10762" w:type="dxa"/>
            <w:shd w:val="clear" w:color="auto" w:fill="D9D9D9" w:themeFill="background1" w:themeFillShade="D9"/>
          </w:tcPr>
          <w:p w14:paraId="2DEA7A69" w14:textId="77777777" w:rsidR="007C0381" w:rsidRPr="007C0381" w:rsidRDefault="007C0381" w:rsidP="00070652">
            <w:pPr>
              <w:tabs>
                <w:tab w:val="left" w:pos="1970"/>
              </w:tabs>
              <w:spacing w:line="480" w:lineRule="auto"/>
              <w:rPr>
                <w:b/>
              </w:rPr>
            </w:pPr>
            <w:r w:rsidRPr="007C0381">
              <w:rPr>
                <w:b/>
              </w:rPr>
              <w:t>Skład Komisji:</w:t>
            </w:r>
          </w:p>
        </w:tc>
      </w:tr>
    </w:tbl>
    <w:p w14:paraId="62FC12A3" w14:textId="77777777" w:rsidR="007C0381" w:rsidRDefault="007C0381" w:rsidP="007C0381">
      <w:pPr>
        <w:pStyle w:val="Akapitzlist"/>
        <w:tabs>
          <w:tab w:val="right" w:leader="dot" w:pos="10772"/>
        </w:tabs>
        <w:spacing w:line="480" w:lineRule="auto"/>
        <w:ind w:left="284"/>
      </w:pPr>
    </w:p>
    <w:p w14:paraId="5928F002" w14:textId="5761EE34" w:rsidR="005513E4" w:rsidRPr="00A27D77" w:rsidRDefault="005513E4" w:rsidP="005513E4">
      <w:pPr>
        <w:pStyle w:val="Akapitzlist"/>
        <w:numPr>
          <w:ilvl w:val="0"/>
          <w:numId w:val="16"/>
        </w:numPr>
        <w:tabs>
          <w:tab w:val="right" w:leader="dot" w:pos="10772"/>
        </w:tabs>
        <w:spacing w:line="480" w:lineRule="auto"/>
        <w:ind w:left="284" w:hanging="284"/>
      </w:pPr>
      <w:r>
        <w:t>Przedstawiciel Wykonawcy Robót Budowlanych…………………………………………………………………………….</w:t>
      </w:r>
    </w:p>
    <w:p w14:paraId="128C60D5" w14:textId="77777777" w:rsidR="005513E4" w:rsidRPr="00A27D77" w:rsidRDefault="005513E4" w:rsidP="005513E4">
      <w:pPr>
        <w:pStyle w:val="Akapitzlist"/>
        <w:numPr>
          <w:ilvl w:val="0"/>
          <w:numId w:val="16"/>
        </w:numPr>
        <w:tabs>
          <w:tab w:val="right" w:leader="dot" w:pos="10772"/>
        </w:tabs>
        <w:spacing w:line="480" w:lineRule="auto"/>
        <w:ind w:left="284" w:hanging="284"/>
      </w:pPr>
      <w:r w:rsidRPr="00A27D77">
        <w:t>Rzeczoznawca majątkowy</w:t>
      </w:r>
      <w:r w:rsidRPr="00A27D77">
        <w:tab/>
      </w:r>
    </w:p>
    <w:p w14:paraId="2E6B98A2" w14:textId="77777777" w:rsidR="005513E4" w:rsidRPr="00A27D77" w:rsidRDefault="005513E4" w:rsidP="005513E4">
      <w:pPr>
        <w:pStyle w:val="Akapitzlist"/>
        <w:numPr>
          <w:ilvl w:val="0"/>
          <w:numId w:val="16"/>
        </w:numPr>
        <w:tabs>
          <w:tab w:val="left" w:pos="8259"/>
          <w:tab w:val="right" w:leader="dot" w:pos="10772"/>
        </w:tabs>
        <w:spacing w:line="480" w:lineRule="auto"/>
        <w:ind w:left="284" w:hanging="284"/>
      </w:pPr>
      <w:r w:rsidRPr="00A27D77">
        <w:t>Geodeta……………………………………………………………………………………………………………….....................</w:t>
      </w:r>
    </w:p>
    <w:p w14:paraId="3FE62036" w14:textId="77777777" w:rsidR="005513E4" w:rsidRPr="00A27D77" w:rsidRDefault="005513E4" w:rsidP="005513E4">
      <w:pPr>
        <w:pStyle w:val="Akapitzlist"/>
        <w:numPr>
          <w:ilvl w:val="0"/>
          <w:numId w:val="16"/>
        </w:numPr>
        <w:tabs>
          <w:tab w:val="left" w:leader="dot" w:pos="7938"/>
        </w:tabs>
        <w:spacing w:line="480" w:lineRule="auto"/>
        <w:ind w:left="284" w:hanging="284"/>
      </w:pPr>
      <w:r w:rsidRPr="00A27D77">
        <w:t>Właściciel</w:t>
      </w:r>
      <w:r>
        <w:t>/Pełnomocnik*</w:t>
      </w:r>
      <w:r w:rsidRPr="00A27D77">
        <w:tab/>
        <w:t xml:space="preserve">dow. osob…………………..…. </w:t>
      </w:r>
    </w:p>
    <w:p w14:paraId="7A6E93B3" w14:textId="77777777" w:rsidR="005513E4" w:rsidRPr="00A27D77" w:rsidRDefault="005513E4" w:rsidP="005513E4">
      <w:pPr>
        <w:pStyle w:val="Akapitzlist"/>
        <w:numPr>
          <w:ilvl w:val="0"/>
          <w:numId w:val="16"/>
        </w:numPr>
        <w:tabs>
          <w:tab w:val="left" w:leader="dot" w:pos="7938"/>
        </w:tabs>
        <w:spacing w:line="480" w:lineRule="auto"/>
        <w:ind w:left="284" w:hanging="284"/>
      </w:pPr>
      <w:r w:rsidRPr="00A27D77">
        <w:t>Właściciel</w:t>
      </w:r>
      <w:r>
        <w:t>/Pełnomocnik*</w:t>
      </w:r>
      <w:r w:rsidRPr="00A27D77">
        <w:tab/>
        <w:t xml:space="preserve">dow. osob………………..……. </w:t>
      </w:r>
    </w:p>
    <w:p w14:paraId="7F25434B" w14:textId="77777777" w:rsidR="005513E4" w:rsidRDefault="005513E4" w:rsidP="005513E4">
      <w:pPr>
        <w:pStyle w:val="Akapitzlist"/>
        <w:numPr>
          <w:ilvl w:val="0"/>
          <w:numId w:val="16"/>
        </w:numPr>
        <w:tabs>
          <w:tab w:val="right" w:leader="dot" w:pos="10772"/>
        </w:tabs>
        <w:spacing w:line="480" w:lineRule="auto"/>
        <w:ind w:left="284" w:hanging="284"/>
      </w:pPr>
      <w:r w:rsidRPr="00A27D77">
        <w:tab/>
      </w:r>
    </w:p>
    <w:p w14:paraId="53938B75" w14:textId="77777777" w:rsidR="005513E4" w:rsidRDefault="005513E4" w:rsidP="005513E4">
      <w:pPr>
        <w:pStyle w:val="Akapitzlist"/>
        <w:numPr>
          <w:ilvl w:val="0"/>
          <w:numId w:val="16"/>
        </w:numPr>
        <w:tabs>
          <w:tab w:val="right" w:leader="dot" w:pos="10772"/>
        </w:tabs>
        <w:spacing w:line="480" w:lineRule="auto"/>
        <w:ind w:left="284" w:hanging="284"/>
      </w:pPr>
      <w:r w:rsidRPr="00936769">
        <w:t>.</w:t>
      </w:r>
      <w:r w:rsidRPr="00936769">
        <w:tab/>
      </w:r>
    </w:p>
    <w:p w14:paraId="5E59E10B" w14:textId="77777777" w:rsidR="005513E4" w:rsidRDefault="005513E4" w:rsidP="005513E4">
      <w:pPr>
        <w:pStyle w:val="Akapitzlist"/>
        <w:numPr>
          <w:ilvl w:val="0"/>
          <w:numId w:val="16"/>
        </w:numPr>
        <w:tabs>
          <w:tab w:val="right" w:leader="dot" w:pos="10772"/>
        </w:tabs>
        <w:spacing w:line="480" w:lineRule="auto"/>
        <w:ind w:left="284" w:hanging="284"/>
      </w:pPr>
      <w:r w:rsidRPr="00936769">
        <w:tab/>
      </w:r>
    </w:p>
    <w:p w14:paraId="5F231DFB" w14:textId="77777777" w:rsidR="005B6462" w:rsidRDefault="005B6462" w:rsidP="00A00D52">
      <w:pPr>
        <w:pStyle w:val="Akapitzlist"/>
        <w:tabs>
          <w:tab w:val="right" w:leader="dot" w:pos="10772"/>
        </w:tabs>
        <w:spacing w:line="480" w:lineRule="auto"/>
        <w:ind w:left="284"/>
        <w:sectPr w:rsidR="005B6462" w:rsidSect="00510B1F">
          <w:pgSz w:w="11906" w:h="16838" w:code="9"/>
          <w:pgMar w:top="851" w:right="567" w:bottom="1134" w:left="567" w:header="357" w:footer="397" w:gutter="0"/>
          <w:cols w:space="708"/>
          <w:titlePg/>
          <w:docGrid w:linePitch="360"/>
        </w:sect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0762"/>
      </w:tblGrid>
      <w:tr w:rsidR="007C0381" w:rsidRPr="007C0381" w14:paraId="6A34371A" w14:textId="77777777" w:rsidTr="007C0381">
        <w:tc>
          <w:tcPr>
            <w:tcW w:w="10762" w:type="dxa"/>
            <w:shd w:val="clear" w:color="auto" w:fill="D9D9D9" w:themeFill="background1" w:themeFillShade="D9"/>
          </w:tcPr>
          <w:p w14:paraId="77D2B9F0" w14:textId="77777777" w:rsidR="007C0381" w:rsidRPr="007C0381" w:rsidRDefault="007C0381" w:rsidP="00201DF8">
            <w:pPr>
              <w:tabs>
                <w:tab w:val="right" w:leader="dot" w:pos="10772"/>
              </w:tabs>
              <w:spacing w:line="480" w:lineRule="auto"/>
              <w:jc w:val="both"/>
              <w:rPr>
                <w:b/>
                <w:bCs/>
              </w:rPr>
            </w:pPr>
            <w:bookmarkStart w:id="17" w:name="_Hlk116462781"/>
            <w:r w:rsidRPr="007C0381">
              <w:rPr>
                <w:b/>
                <w:bCs/>
              </w:rPr>
              <w:lastRenderedPageBreak/>
              <w:t>Opis szkód powstałych na części nieruchomości stanowiącej pas montażowy gazociągu:</w:t>
            </w:r>
          </w:p>
        </w:tc>
      </w:tr>
      <w:bookmarkEnd w:id="17"/>
    </w:tbl>
    <w:p w14:paraId="5FE7B6F0" w14:textId="77777777" w:rsidR="007C0381" w:rsidRDefault="007C0381" w:rsidP="007C0381">
      <w:pPr>
        <w:pStyle w:val="Akapitzlist"/>
        <w:tabs>
          <w:tab w:val="right" w:leader="dot" w:pos="10772"/>
        </w:tabs>
        <w:spacing w:line="480" w:lineRule="auto"/>
        <w:ind w:left="284"/>
        <w:jc w:val="both"/>
      </w:pPr>
    </w:p>
    <w:p w14:paraId="30168939" w14:textId="4A5F3EE0" w:rsidR="005513E4" w:rsidRPr="00056E03" w:rsidRDefault="005513E4" w:rsidP="005513E4">
      <w:pPr>
        <w:pStyle w:val="Akapitzlist"/>
        <w:numPr>
          <w:ilvl w:val="0"/>
          <w:numId w:val="10"/>
        </w:numPr>
        <w:tabs>
          <w:tab w:val="right" w:leader="dot" w:pos="10772"/>
        </w:tabs>
        <w:spacing w:line="480" w:lineRule="auto"/>
        <w:ind w:left="284" w:hanging="284"/>
        <w:jc w:val="both"/>
        <w:rPr>
          <w:b/>
          <w:bCs/>
        </w:rPr>
      </w:pPr>
      <w:r w:rsidRPr="00056E03">
        <w:rPr>
          <w:b/>
          <w:bCs/>
        </w:rPr>
        <w:t>Uprawy polowe, trwałe użytki, uprawy wieloletnie znajdujące się na działce:</w:t>
      </w:r>
    </w:p>
    <w:p w14:paraId="5510A0B3" w14:textId="4827599A" w:rsidR="00A00D52" w:rsidRDefault="00F90C93" w:rsidP="00A00D52">
      <w:pPr>
        <w:pStyle w:val="Akapitzlist"/>
        <w:tabs>
          <w:tab w:val="right" w:leader="dot" w:pos="10772"/>
        </w:tabs>
        <w:spacing w:line="480" w:lineRule="auto"/>
        <w:ind w:left="284"/>
        <w:jc w:val="both"/>
      </w:pPr>
      <w:r w:rsidRPr="00BA4F2D">
        <w:rPr>
          <w:sz w:val="28"/>
          <w:szCs w:val="28"/>
        </w:rPr>
        <w:t></w:t>
      </w:r>
      <w:r w:rsidR="00A00D52">
        <w:t xml:space="preserve"> szkoda nie wystąpiła - inwestycję zrealizowano na nieruchomości </w:t>
      </w:r>
      <w:r w:rsidR="00863126">
        <w:t xml:space="preserve">w całości </w:t>
      </w:r>
      <w:r w:rsidR="00A00D52">
        <w:t>metodą bezwykopową,</w:t>
      </w:r>
    </w:p>
    <w:p w14:paraId="79F1C898" w14:textId="67F43FB2" w:rsidR="00A00D52" w:rsidRDefault="00F90C93" w:rsidP="00315C4A">
      <w:pPr>
        <w:pStyle w:val="Akapitzlist"/>
        <w:tabs>
          <w:tab w:val="right" w:leader="dot" w:pos="10772"/>
        </w:tabs>
        <w:spacing w:line="480" w:lineRule="auto"/>
        <w:ind w:left="284"/>
        <w:jc w:val="both"/>
      </w:pPr>
      <w:bookmarkStart w:id="18" w:name="_Hlk183362351"/>
      <w:r w:rsidRPr="00BA4F2D">
        <w:rPr>
          <w:sz w:val="28"/>
          <w:szCs w:val="28"/>
        </w:rPr>
        <w:t></w:t>
      </w:r>
      <w:r w:rsidR="00A00D52">
        <w:t xml:space="preserve"> szkoda nie wystąpiła – </w:t>
      </w:r>
      <w:r w:rsidR="005E39E9">
        <w:t xml:space="preserve">nieruchomość nie wykorzystana, </w:t>
      </w:r>
      <w:r w:rsidR="00A00D52">
        <w:t>zawężono pas budowlano montażowy</w:t>
      </w:r>
      <w:r w:rsidR="005E39E9">
        <w:t>,</w:t>
      </w:r>
      <w:bookmarkEnd w:id="18"/>
    </w:p>
    <w:p w14:paraId="23F49EDB" w14:textId="4D9632C3" w:rsidR="00A00D52" w:rsidRDefault="00F90C93" w:rsidP="00A00D52">
      <w:pPr>
        <w:pStyle w:val="Akapitzlist"/>
        <w:tabs>
          <w:tab w:val="right" w:leader="dot" w:pos="10772"/>
        </w:tabs>
        <w:spacing w:line="480" w:lineRule="auto"/>
        <w:ind w:left="284"/>
        <w:jc w:val="both"/>
      </w:pPr>
      <w:r w:rsidRPr="00BA4F2D">
        <w:rPr>
          <w:sz w:val="28"/>
          <w:szCs w:val="28"/>
        </w:rPr>
        <w:t></w:t>
      </w:r>
      <w:r w:rsidR="00A00D52">
        <w:t xml:space="preserve"> szkoda wystąpiła zgodnie z poniższ</w:t>
      </w:r>
      <w:r w:rsidR="00BA4F2D">
        <w:t>ym zestawieniem (tabela)</w:t>
      </w:r>
      <w:r w:rsidR="00A00D52">
        <w:t>:</w:t>
      </w:r>
    </w:p>
    <w:p w14:paraId="4941E4DF" w14:textId="77777777" w:rsidR="00A00D52" w:rsidRDefault="00A00D52" w:rsidP="00A00D52">
      <w:pPr>
        <w:pStyle w:val="Akapitzlist"/>
        <w:tabs>
          <w:tab w:val="right" w:leader="dot" w:pos="10772"/>
        </w:tabs>
        <w:spacing w:line="480" w:lineRule="auto"/>
        <w:ind w:left="284"/>
        <w:jc w:val="both"/>
      </w:pPr>
    </w:p>
    <w:tbl>
      <w:tblPr>
        <w:tblStyle w:val="Tabela-Siatka"/>
        <w:tblW w:w="10830" w:type="dxa"/>
        <w:tblLayout w:type="fixed"/>
        <w:tblLook w:val="04A0" w:firstRow="1" w:lastRow="0" w:firstColumn="1" w:lastColumn="0" w:noHBand="0" w:noVBand="1"/>
      </w:tblPr>
      <w:tblGrid>
        <w:gridCol w:w="708"/>
        <w:gridCol w:w="4565"/>
        <w:gridCol w:w="5557"/>
      </w:tblGrid>
      <w:tr w:rsidR="005513E4" w14:paraId="6A1C91B0" w14:textId="77777777" w:rsidTr="006D2C93">
        <w:trPr>
          <w:trHeight w:val="889"/>
        </w:trPr>
        <w:tc>
          <w:tcPr>
            <w:tcW w:w="708" w:type="dxa"/>
          </w:tcPr>
          <w:p w14:paraId="6B9B1DEE" w14:textId="77777777" w:rsidR="005513E4" w:rsidRPr="000F5E9F" w:rsidRDefault="005513E4" w:rsidP="006D2C93">
            <w:pPr>
              <w:tabs>
                <w:tab w:val="right" w:leader="dot" w:pos="10772"/>
              </w:tabs>
              <w:spacing w:line="480" w:lineRule="auto"/>
              <w:jc w:val="center"/>
              <w:rPr>
                <w:b/>
                <w:bCs/>
              </w:rPr>
            </w:pPr>
            <w:r w:rsidRPr="000F5E9F">
              <w:rPr>
                <w:b/>
                <w:bCs/>
              </w:rPr>
              <w:t>ROK</w:t>
            </w:r>
          </w:p>
        </w:tc>
        <w:tc>
          <w:tcPr>
            <w:tcW w:w="4565" w:type="dxa"/>
          </w:tcPr>
          <w:p w14:paraId="38D82594" w14:textId="77777777" w:rsidR="005513E4" w:rsidRDefault="005513E4" w:rsidP="006D2C93">
            <w:pPr>
              <w:tabs>
                <w:tab w:val="right" w:leader="dot" w:pos="10772"/>
              </w:tabs>
              <w:spacing w:line="276" w:lineRule="auto"/>
              <w:jc w:val="center"/>
              <w:rPr>
                <w:b/>
                <w:bCs/>
              </w:rPr>
            </w:pPr>
            <w:r w:rsidRPr="00BD1E4B">
              <w:rPr>
                <w:b/>
                <w:bCs/>
              </w:rPr>
              <w:t xml:space="preserve">Rodzaj uprawy </w:t>
            </w:r>
            <w:r>
              <w:rPr>
                <w:b/>
                <w:bCs/>
              </w:rPr>
              <w:t xml:space="preserve">prowadzony </w:t>
            </w:r>
            <w:r w:rsidRPr="00BD1E4B">
              <w:rPr>
                <w:b/>
                <w:bCs/>
              </w:rPr>
              <w:t>na działce w obszarze przyległym do pasa montażowego</w:t>
            </w:r>
          </w:p>
          <w:p w14:paraId="57266AD1" w14:textId="0982DFE5" w:rsidR="005513E4" w:rsidRPr="000F5E9F" w:rsidRDefault="005513E4" w:rsidP="006D2C93">
            <w:pPr>
              <w:tabs>
                <w:tab w:val="right" w:leader="dot" w:pos="10772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 obszar na którym nie prowadzono prac budowlanych</w:t>
            </w:r>
            <w:r w:rsidR="008D4E5F">
              <w:rPr>
                <w:b/>
                <w:bCs/>
              </w:rPr>
              <w:t xml:space="preserve"> (wskazanie informacyjne)</w:t>
            </w:r>
          </w:p>
        </w:tc>
        <w:tc>
          <w:tcPr>
            <w:tcW w:w="5557" w:type="dxa"/>
          </w:tcPr>
          <w:p w14:paraId="77DCBBC6" w14:textId="6DE50212" w:rsidR="005513E4" w:rsidRPr="000F5E9F" w:rsidRDefault="005513E4" w:rsidP="006D2C93">
            <w:pPr>
              <w:tabs>
                <w:tab w:val="right" w:leader="dot" w:pos="10772"/>
              </w:tabs>
              <w:spacing w:line="276" w:lineRule="auto"/>
              <w:jc w:val="center"/>
              <w:rPr>
                <w:b/>
                <w:bCs/>
              </w:rPr>
            </w:pPr>
            <w:r w:rsidRPr="00BD1E4B">
              <w:rPr>
                <w:b/>
                <w:bCs/>
              </w:rPr>
              <w:t>Rodzaj uprawy w pasie montażowym</w:t>
            </w:r>
            <w:r w:rsidR="008D4E5F">
              <w:rPr>
                <w:b/>
                <w:bCs/>
              </w:rPr>
              <w:t xml:space="preserve"> </w:t>
            </w:r>
          </w:p>
        </w:tc>
      </w:tr>
      <w:tr w:rsidR="005513E4" w14:paraId="4C6BEF39" w14:textId="77777777" w:rsidTr="006D2C93">
        <w:trPr>
          <w:trHeight w:val="1564"/>
        </w:trPr>
        <w:tc>
          <w:tcPr>
            <w:tcW w:w="708" w:type="dxa"/>
          </w:tcPr>
          <w:p w14:paraId="650E0964" w14:textId="77777777" w:rsidR="005513E4" w:rsidRDefault="005513E4" w:rsidP="006D2C93">
            <w:pPr>
              <w:tabs>
                <w:tab w:val="right" w:leader="dot" w:pos="10772"/>
              </w:tabs>
              <w:spacing w:line="480" w:lineRule="auto"/>
              <w:jc w:val="center"/>
              <w:rPr>
                <w:b/>
                <w:bCs/>
              </w:rPr>
            </w:pPr>
          </w:p>
          <w:p w14:paraId="668B3637" w14:textId="77777777" w:rsidR="005513E4" w:rsidRDefault="005513E4" w:rsidP="006D2C93">
            <w:pPr>
              <w:tabs>
                <w:tab w:val="right" w:leader="dot" w:pos="10772"/>
              </w:tabs>
              <w:spacing w:line="480" w:lineRule="auto"/>
              <w:jc w:val="center"/>
              <w:rPr>
                <w:b/>
                <w:bCs/>
              </w:rPr>
            </w:pPr>
          </w:p>
          <w:p w14:paraId="05ABC39C" w14:textId="346AF1D3" w:rsidR="005513E4" w:rsidRPr="000F5E9F" w:rsidRDefault="005513E4" w:rsidP="006D2C93">
            <w:pPr>
              <w:tabs>
                <w:tab w:val="right" w:leader="dot" w:pos="10772"/>
              </w:tabs>
              <w:spacing w:line="480" w:lineRule="auto"/>
              <w:jc w:val="center"/>
              <w:rPr>
                <w:b/>
                <w:bCs/>
              </w:rPr>
            </w:pPr>
            <w:r w:rsidRPr="000F5E9F">
              <w:rPr>
                <w:b/>
                <w:bCs/>
              </w:rPr>
              <w:t>202</w:t>
            </w:r>
            <w:r w:rsidR="0051084E">
              <w:rPr>
                <w:b/>
                <w:bCs/>
              </w:rPr>
              <w:t>4</w:t>
            </w:r>
          </w:p>
        </w:tc>
        <w:tc>
          <w:tcPr>
            <w:tcW w:w="4565" w:type="dxa"/>
          </w:tcPr>
          <w:p w14:paraId="297BF32B" w14:textId="77777777" w:rsidR="005513E4" w:rsidRDefault="005513E4" w:rsidP="006D2C93">
            <w:pPr>
              <w:tabs>
                <w:tab w:val="right" w:leader="dot" w:pos="10772"/>
              </w:tabs>
              <w:spacing w:line="480" w:lineRule="auto"/>
              <w:jc w:val="both"/>
            </w:pPr>
          </w:p>
          <w:p w14:paraId="132C74A4" w14:textId="77777777" w:rsidR="005513E4" w:rsidRDefault="005513E4" w:rsidP="006D2C93">
            <w:pPr>
              <w:tabs>
                <w:tab w:val="right" w:leader="dot" w:pos="10772"/>
              </w:tabs>
              <w:spacing w:line="480" w:lineRule="auto"/>
              <w:jc w:val="both"/>
            </w:pPr>
            <w:r>
              <w:t>………………………………………………………</w:t>
            </w:r>
          </w:p>
          <w:p w14:paraId="2B837E03" w14:textId="77777777" w:rsidR="005513E4" w:rsidRDefault="005513E4" w:rsidP="006D2C93">
            <w:pPr>
              <w:tabs>
                <w:tab w:val="right" w:leader="dot" w:pos="10772"/>
              </w:tabs>
              <w:spacing w:line="480" w:lineRule="auto"/>
              <w:jc w:val="both"/>
            </w:pPr>
            <w:r>
              <w:t>………………………………………………………</w:t>
            </w:r>
          </w:p>
        </w:tc>
        <w:tc>
          <w:tcPr>
            <w:tcW w:w="5557" w:type="dxa"/>
          </w:tcPr>
          <w:p w14:paraId="6E860909" w14:textId="77777777" w:rsidR="005513E4" w:rsidRDefault="005513E4" w:rsidP="006D2C93">
            <w:pPr>
              <w:tabs>
                <w:tab w:val="right" w:leader="dot" w:pos="10772"/>
              </w:tabs>
              <w:spacing w:line="480" w:lineRule="auto"/>
              <w:jc w:val="both"/>
            </w:pPr>
          </w:p>
          <w:p w14:paraId="27159735" w14:textId="77777777" w:rsidR="005513E4" w:rsidRDefault="005513E4" w:rsidP="006D2C93">
            <w:pPr>
              <w:tabs>
                <w:tab w:val="right" w:leader="dot" w:pos="10772"/>
              </w:tabs>
              <w:spacing w:line="480" w:lineRule="auto"/>
              <w:jc w:val="both"/>
            </w:pPr>
            <w:r>
              <w:t>………………………………………………………………………………………………………………………………………….</w:t>
            </w:r>
          </w:p>
          <w:p w14:paraId="02568654" w14:textId="2EF4BFD1" w:rsidR="005513E4" w:rsidRDefault="005513E4" w:rsidP="006D2C93">
            <w:pPr>
              <w:tabs>
                <w:tab w:val="right" w:leader="dot" w:pos="10772"/>
              </w:tabs>
              <w:spacing w:line="276" w:lineRule="auto"/>
              <w:jc w:val="both"/>
            </w:pPr>
            <w:r w:rsidRPr="000F5E9F">
              <w:rPr>
                <w:sz w:val="16"/>
                <w:szCs w:val="16"/>
              </w:rPr>
              <w:t>Uprawa zebrana</w:t>
            </w:r>
            <w:r>
              <w:rPr>
                <w:sz w:val="16"/>
                <w:szCs w:val="16"/>
              </w:rPr>
              <w:t xml:space="preserve"> / </w:t>
            </w:r>
            <w:r w:rsidRPr="000F5E9F">
              <w:rPr>
                <w:sz w:val="16"/>
                <w:szCs w:val="16"/>
              </w:rPr>
              <w:t>Uprawa zniszczona</w:t>
            </w:r>
            <w:r>
              <w:rPr>
                <w:sz w:val="16"/>
                <w:szCs w:val="16"/>
              </w:rPr>
              <w:t xml:space="preserve"> / </w:t>
            </w:r>
            <w:r w:rsidRPr="000F5E9F">
              <w:rPr>
                <w:sz w:val="16"/>
                <w:szCs w:val="16"/>
              </w:rPr>
              <w:t>Brak upraw</w:t>
            </w:r>
            <w:r>
              <w:rPr>
                <w:sz w:val="16"/>
                <w:szCs w:val="16"/>
              </w:rPr>
              <w:t xml:space="preserve"> / </w:t>
            </w:r>
            <w:r w:rsidRPr="000F5E9F">
              <w:rPr>
                <w:sz w:val="16"/>
                <w:szCs w:val="16"/>
              </w:rPr>
              <w:t>Brak informacji</w:t>
            </w:r>
            <w:r w:rsidR="00C86A88">
              <w:rPr>
                <w:sz w:val="16"/>
                <w:szCs w:val="16"/>
              </w:rPr>
              <w:t>*</w:t>
            </w:r>
          </w:p>
        </w:tc>
      </w:tr>
      <w:tr w:rsidR="005513E4" w14:paraId="446D33C5" w14:textId="77777777" w:rsidTr="006D2C93">
        <w:trPr>
          <w:trHeight w:val="1561"/>
        </w:trPr>
        <w:tc>
          <w:tcPr>
            <w:tcW w:w="708" w:type="dxa"/>
          </w:tcPr>
          <w:p w14:paraId="63C54C14" w14:textId="77777777" w:rsidR="005513E4" w:rsidRDefault="005513E4" w:rsidP="006D2C93">
            <w:pPr>
              <w:tabs>
                <w:tab w:val="right" w:leader="dot" w:pos="10772"/>
              </w:tabs>
              <w:spacing w:line="480" w:lineRule="auto"/>
              <w:jc w:val="center"/>
              <w:rPr>
                <w:b/>
                <w:bCs/>
              </w:rPr>
            </w:pPr>
          </w:p>
          <w:p w14:paraId="23047B1A" w14:textId="77777777" w:rsidR="005513E4" w:rsidRDefault="005513E4" w:rsidP="006D2C93">
            <w:pPr>
              <w:tabs>
                <w:tab w:val="right" w:leader="dot" w:pos="10772"/>
              </w:tabs>
              <w:spacing w:line="480" w:lineRule="auto"/>
              <w:jc w:val="center"/>
              <w:rPr>
                <w:b/>
                <w:bCs/>
              </w:rPr>
            </w:pPr>
          </w:p>
          <w:p w14:paraId="7DF35422" w14:textId="7C01C6B7" w:rsidR="005513E4" w:rsidRPr="000F5E9F" w:rsidRDefault="005513E4" w:rsidP="006D2C93">
            <w:pPr>
              <w:tabs>
                <w:tab w:val="right" w:leader="dot" w:pos="10772"/>
              </w:tabs>
              <w:spacing w:line="480" w:lineRule="auto"/>
              <w:jc w:val="center"/>
              <w:rPr>
                <w:b/>
                <w:bCs/>
              </w:rPr>
            </w:pPr>
            <w:r w:rsidRPr="000F5E9F">
              <w:rPr>
                <w:b/>
                <w:bCs/>
              </w:rPr>
              <w:t>202</w:t>
            </w:r>
            <w:r w:rsidR="0051084E">
              <w:rPr>
                <w:b/>
                <w:bCs/>
              </w:rPr>
              <w:t>5</w:t>
            </w:r>
          </w:p>
        </w:tc>
        <w:tc>
          <w:tcPr>
            <w:tcW w:w="4565" w:type="dxa"/>
          </w:tcPr>
          <w:p w14:paraId="7AEF8553" w14:textId="77777777" w:rsidR="005513E4" w:rsidRDefault="005513E4" w:rsidP="006D2C93">
            <w:pPr>
              <w:tabs>
                <w:tab w:val="right" w:leader="dot" w:pos="10772"/>
              </w:tabs>
              <w:spacing w:line="480" w:lineRule="auto"/>
              <w:jc w:val="both"/>
            </w:pPr>
          </w:p>
          <w:p w14:paraId="51DAAD6C" w14:textId="77777777" w:rsidR="005513E4" w:rsidRDefault="005513E4" w:rsidP="006D2C93">
            <w:pPr>
              <w:tabs>
                <w:tab w:val="right" w:leader="dot" w:pos="10772"/>
              </w:tabs>
              <w:spacing w:line="480" w:lineRule="auto"/>
              <w:jc w:val="both"/>
            </w:pPr>
            <w:r>
              <w:t>……………………………………………………....</w:t>
            </w:r>
          </w:p>
          <w:p w14:paraId="4D3BF435" w14:textId="77777777" w:rsidR="005513E4" w:rsidRDefault="005513E4" w:rsidP="006D2C93">
            <w:pPr>
              <w:tabs>
                <w:tab w:val="right" w:leader="dot" w:pos="10772"/>
              </w:tabs>
              <w:spacing w:line="480" w:lineRule="auto"/>
              <w:jc w:val="both"/>
            </w:pPr>
            <w:r>
              <w:t>……………………………………………………….</w:t>
            </w:r>
          </w:p>
        </w:tc>
        <w:tc>
          <w:tcPr>
            <w:tcW w:w="5557" w:type="dxa"/>
          </w:tcPr>
          <w:p w14:paraId="10146548" w14:textId="77777777" w:rsidR="005513E4" w:rsidRDefault="005513E4" w:rsidP="006D2C93">
            <w:pPr>
              <w:tabs>
                <w:tab w:val="right" w:leader="dot" w:pos="10772"/>
              </w:tabs>
              <w:spacing w:line="480" w:lineRule="auto"/>
              <w:jc w:val="both"/>
            </w:pPr>
          </w:p>
          <w:p w14:paraId="797E2E54" w14:textId="77777777" w:rsidR="005513E4" w:rsidRDefault="005513E4" w:rsidP="006D2C93">
            <w:pPr>
              <w:tabs>
                <w:tab w:val="right" w:leader="dot" w:pos="10772"/>
              </w:tabs>
              <w:spacing w:line="480" w:lineRule="auto"/>
              <w:jc w:val="both"/>
            </w:pPr>
            <w:r>
              <w:t>………………………………………………………………………………………………………………………………………….</w:t>
            </w:r>
          </w:p>
          <w:p w14:paraId="78C44F0A" w14:textId="7E6F8180" w:rsidR="005513E4" w:rsidRDefault="005513E4" w:rsidP="006D2C93">
            <w:pPr>
              <w:tabs>
                <w:tab w:val="right" w:leader="dot" w:pos="10772"/>
              </w:tabs>
              <w:spacing w:line="276" w:lineRule="auto"/>
              <w:jc w:val="both"/>
            </w:pPr>
            <w:r w:rsidRPr="001019F2">
              <w:rPr>
                <w:sz w:val="16"/>
                <w:szCs w:val="16"/>
              </w:rPr>
              <w:t>Uprawa zebrana</w:t>
            </w:r>
            <w:r>
              <w:rPr>
                <w:sz w:val="16"/>
                <w:szCs w:val="16"/>
              </w:rPr>
              <w:t xml:space="preserve"> / </w:t>
            </w:r>
            <w:r w:rsidRPr="001019F2">
              <w:rPr>
                <w:sz w:val="16"/>
                <w:szCs w:val="16"/>
              </w:rPr>
              <w:t>Uprawa zniszczona</w:t>
            </w:r>
            <w:r>
              <w:rPr>
                <w:sz w:val="16"/>
                <w:szCs w:val="16"/>
              </w:rPr>
              <w:t xml:space="preserve"> / </w:t>
            </w:r>
            <w:r w:rsidRPr="001019F2">
              <w:rPr>
                <w:sz w:val="16"/>
                <w:szCs w:val="16"/>
              </w:rPr>
              <w:t>Brak upraw</w:t>
            </w:r>
            <w:r>
              <w:rPr>
                <w:sz w:val="16"/>
                <w:szCs w:val="16"/>
              </w:rPr>
              <w:t xml:space="preserve"> / </w:t>
            </w:r>
            <w:r w:rsidRPr="001019F2">
              <w:rPr>
                <w:sz w:val="16"/>
                <w:szCs w:val="16"/>
              </w:rPr>
              <w:t>Brak informacji</w:t>
            </w:r>
            <w:r w:rsidR="00C86A88">
              <w:rPr>
                <w:sz w:val="16"/>
                <w:szCs w:val="16"/>
              </w:rPr>
              <w:t>*</w:t>
            </w:r>
            <w:r w:rsidDel="005F7EB3">
              <w:t xml:space="preserve"> </w:t>
            </w:r>
          </w:p>
          <w:p w14:paraId="1E191CA9" w14:textId="77777777" w:rsidR="005513E4" w:rsidRDefault="005513E4" w:rsidP="006D2C93">
            <w:pPr>
              <w:tabs>
                <w:tab w:val="right" w:leader="dot" w:pos="10772"/>
              </w:tabs>
              <w:spacing w:line="276" w:lineRule="auto"/>
              <w:jc w:val="both"/>
            </w:pPr>
          </w:p>
        </w:tc>
      </w:tr>
    </w:tbl>
    <w:p w14:paraId="590647C6" w14:textId="77777777" w:rsidR="005513E4" w:rsidRDefault="005513E4" w:rsidP="005513E4">
      <w:pPr>
        <w:tabs>
          <w:tab w:val="right" w:leader="dot" w:pos="10772"/>
        </w:tabs>
        <w:spacing w:line="480" w:lineRule="auto"/>
        <w:jc w:val="both"/>
      </w:pPr>
    </w:p>
    <w:p w14:paraId="60FC4C92" w14:textId="77777777" w:rsidR="005513E4" w:rsidRPr="00A27D77" w:rsidRDefault="005513E4" w:rsidP="005513E4">
      <w:pPr>
        <w:tabs>
          <w:tab w:val="right" w:leader="dot" w:pos="10772"/>
        </w:tabs>
        <w:spacing w:line="480" w:lineRule="auto"/>
        <w:jc w:val="both"/>
      </w:pPr>
      <w:r w:rsidRPr="00A27D77">
        <w:tab/>
      </w:r>
    </w:p>
    <w:p w14:paraId="4A126E7B" w14:textId="77777777" w:rsidR="005513E4" w:rsidRDefault="005513E4" w:rsidP="005513E4">
      <w:pPr>
        <w:tabs>
          <w:tab w:val="right" w:leader="dot" w:pos="10772"/>
        </w:tabs>
        <w:spacing w:line="480" w:lineRule="auto"/>
        <w:jc w:val="both"/>
      </w:pPr>
      <w:bookmarkStart w:id="19" w:name="_Hlk116463284"/>
      <w:r w:rsidRPr="00A27D77">
        <w:tab/>
      </w:r>
    </w:p>
    <w:p w14:paraId="40253EAC" w14:textId="77777777" w:rsidR="005513E4" w:rsidRDefault="005513E4" w:rsidP="005513E4">
      <w:pPr>
        <w:tabs>
          <w:tab w:val="right" w:leader="dot" w:pos="10772"/>
        </w:tabs>
        <w:spacing w:line="480" w:lineRule="auto"/>
        <w:jc w:val="both"/>
      </w:pPr>
      <w:r>
        <w:tab/>
      </w:r>
    </w:p>
    <w:p w14:paraId="6FE22C17" w14:textId="77777777" w:rsidR="005513E4" w:rsidRDefault="005513E4" w:rsidP="005513E4">
      <w:pPr>
        <w:tabs>
          <w:tab w:val="right" w:leader="dot" w:pos="10772"/>
        </w:tabs>
        <w:spacing w:line="480" w:lineRule="auto"/>
        <w:jc w:val="both"/>
      </w:pPr>
      <w:r>
        <w:tab/>
      </w:r>
    </w:p>
    <w:p w14:paraId="13A6CBA2" w14:textId="77777777" w:rsidR="00C86A88" w:rsidRDefault="00C86A88" w:rsidP="00C86A88">
      <w:pPr>
        <w:tabs>
          <w:tab w:val="right" w:leader="dot" w:pos="10772"/>
        </w:tabs>
        <w:spacing w:line="480" w:lineRule="auto"/>
        <w:jc w:val="both"/>
      </w:pPr>
      <w:r w:rsidRPr="00A27D77">
        <w:tab/>
      </w:r>
    </w:p>
    <w:p w14:paraId="00DEB729" w14:textId="77777777" w:rsidR="00C86A88" w:rsidRDefault="00C86A88" w:rsidP="00C86A88">
      <w:pPr>
        <w:tabs>
          <w:tab w:val="right" w:leader="dot" w:pos="10772"/>
        </w:tabs>
        <w:spacing w:line="480" w:lineRule="auto"/>
        <w:jc w:val="both"/>
      </w:pPr>
      <w:r>
        <w:tab/>
      </w:r>
    </w:p>
    <w:p w14:paraId="7B2540EF" w14:textId="77777777" w:rsidR="00C86A88" w:rsidRDefault="00C86A88" w:rsidP="00C86A88">
      <w:pPr>
        <w:tabs>
          <w:tab w:val="right" w:leader="dot" w:pos="10772"/>
        </w:tabs>
        <w:spacing w:line="480" w:lineRule="auto"/>
        <w:jc w:val="both"/>
      </w:pPr>
      <w:r>
        <w:tab/>
      </w:r>
    </w:p>
    <w:p w14:paraId="5F3914FF" w14:textId="77777777" w:rsidR="00C86A88" w:rsidRDefault="00C86A88" w:rsidP="00C86A88">
      <w:pPr>
        <w:tabs>
          <w:tab w:val="right" w:leader="dot" w:pos="10772"/>
        </w:tabs>
        <w:spacing w:line="480" w:lineRule="auto"/>
        <w:jc w:val="both"/>
      </w:pPr>
      <w:r w:rsidRPr="00A27D77">
        <w:tab/>
      </w:r>
    </w:p>
    <w:p w14:paraId="2BE76FE7" w14:textId="77777777" w:rsidR="00C86A88" w:rsidRDefault="00C86A88" w:rsidP="00C86A88">
      <w:pPr>
        <w:tabs>
          <w:tab w:val="right" w:leader="dot" w:pos="10772"/>
        </w:tabs>
        <w:spacing w:line="480" w:lineRule="auto"/>
        <w:jc w:val="both"/>
      </w:pPr>
      <w:r>
        <w:tab/>
      </w:r>
    </w:p>
    <w:p w14:paraId="68BCAEA8" w14:textId="77777777" w:rsidR="00C86A88" w:rsidRDefault="00C86A88" w:rsidP="00C86A88">
      <w:pPr>
        <w:tabs>
          <w:tab w:val="right" w:leader="dot" w:pos="10772"/>
        </w:tabs>
        <w:spacing w:line="480" w:lineRule="auto"/>
        <w:jc w:val="both"/>
      </w:pPr>
      <w:r>
        <w:tab/>
      </w:r>
    </w:p>
    <w:p w14:paraId="194B1E39" w14:textId="77777777" w:rsidR="00C86A88" w:rsidRDefault="00C86A88" w:rsidP="005513E4">
      <w:pPr>
        <w:tabs>
          <w:tab w:val="right" w:leader="dot" w:pos="10772"/>
        </w:tabs>
        <w:spacing w:line="480" w:lineRule="auto"/>
        <w:jc w:val="both"/>
      </w:pPr>
    </w:p>
    <w:bookmarkEnd w:id="19"/>
    <w:p w14:paraId="03A231F7" w14:textId="72B8DF80" w:rsidR="008D4E5F" w:rsidRPr="00056E03" w:rsidRDefault="005513E4" w:rsidP="005513E4">
      <w:pPr>
        <w:pStyle w:val="Akapitzlist"/>
        <w:numPr>
          <w:ilvl w:val="0"/>
          <w:numId w:val="10"/>
        </w:numPr>
        <w:tabs>
          <w:tab w:val="right" w:leader="dot" w:pos="10772"/>
        </w:tabs>
        <w:spacing w:line="480" w:lineRule="auto"/>
        <w:ind w:left="284" w:hanging="284"/>
        <w:jc w:val="both"/>
        <w:rPr>
          <w:b/>
          <w:bCs/>
        </w:rPr>
      </w:pPr>
      <w:r w:rsidRPr="00056E03">
        <w:rPr>
          <w:b/>
          <w:bCs/>
        </w:rPr>
        <w:lastRenderedPageBreak/>
        <w:t>Wycięta lub uszkodzona zieleń – drzewa i krzewy, w tym owocowe</w:t>
      </w:r>
      <w:r w:rsidR="008D4E5F" w:rsidRPr="00056E03">
        <w:rPr>
          <w:b/>
          <w:bCs/>
        </w:rPr>
        <w:t>:</w:t>
      </w:r>
    </w:p>
    <w:tbl>
      <w:tblPr>
        <w:tblStyle w:val="Tabela-Siatka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2"/>
        <w:gridCol w:w="912"/>
      </w:tblGrid>
      <w:tr w:rsidR="007C0381" w14:paraId="1D67A625" w14:textId="6C08694F" w:rsidTr="00EC1494">
        <w:trPr>
          <w:trHeight w:val="659"/>
        </w:trPr>
        <w:tc>
          <w:tcPr>
            <w:tcW w:w="1072" w:type="dxa"/>
          </w:tcPr>
          <w:p w14:paraId="6B87CD75" w14:textId="52F89C22" w:rsidR="007C0381" w:rsidRDefault="007C0381" w:rsidP="00B74147">
            <w:pPr>
              <w:pStyle w:val="Akapitzlist"/>
              <w:tabs>
                <w:tab w:val="right" w:leader="dot" w:pos="10772"/>
              </w:tabs>
              <w:spacing w:line="480" w:lineRule="auto"/>
              <w:ind w:left="0"/>
            </w:pPr>
            <w:bookmarkStart w:id="20" w:name="_Hlk183284369"/>
            <w:r w:rsidRPr="00A27D77">
              <w:t xml:space="preserve"> </w:t>
            </w:r>
            <w:r w:rsidR="00F90C93" w:rsidRPr="00BA4F2D">
              <w:rPr>
                <w:sz w:val="28"/>
                <w:szCs w:val="28"/>
              </w:rPr>
              <w:t></w:t>
            </w:r>
            <w:r w:rsidRPr="00AD02E7">
              <w:rPr>
                <w:sz w:val="28"/>
                <w:szCs w:val="28"/>
              </w:rPr>
              <w:t xml:space="preserve"> </w:t>
            </w:r>
            <w:r>
              <w:t>TAK</w:t>
            </w:r>
          </w:p>
        </w:tc>
        <w:tc>
          <w:tcPr>
            <w:tcW w:w="912" w:type="dxa"/>
          </w:tcPr>
          <w:p w14:paraId="53E1EDAB" w14:textId="30CF195C" w:rsidR="007C0381" w:rsidRDefault="00F90C93" w:rsidP="00B74147">
            <w:pPr>
              <w:pStyle w:val="Akapitzlist"/>
              <w:tabs>
                <w:tab w:val="right" w:leader="dot" w:pos="10772"/>
              </w:tabs>
              <w:spacing w:line="480" w:lineRule="auto"/>
              <w:ind w:left="0"/>
            </w:pPr>
            <w:r w:rsidRPr="00BA4F2D">
              <w:rPr>
                <w:sz w:val="28"/>
                <w:szCs w:val="28"/>
              </w:rPr>
              <w:t></w:t>
            </w:r>
            <w:r w:rsidR="007C0381" w:rsidRPr="00AD02E7">
              <w:rPr>
                <w:sz w:val="28"/>
                <w:szCs w:val="28"/>
              </w:rPr>
              <w:t xml:space="preserve"> </w:t>
            </w:r>
            <w:r w:rsidR="007C0381">
              <w:t>NIE</w:t>
            </w:r>
          </w:p>
        </w:tc>
      </w:tr>
    </w:tbl>
    <w:bookmarkEnd w:id="20"/>
    <w:p w14:paraId="2BE8D2B5" w14:textId="33D1A080" w:rsidR="005513E4" w:rsidRDefault="005513E4" w:rsidP="005513E4">
      <w:pPr>
        <w:tabs>
          <w:tab w:val="right" w:leader="dot" w:pos="10772"/>
        </w:tabs>
        <w:spacing w:line="480" w:lineRule="auto"/>
        <w:jc w:val="both"/>
      </w:pPr>
      <w:r>
        <w:t>Zgodnie z inwentaryzacją z cz. I protokołu</w:t>
      </w:r>
      <w:r w:rsidR="008D4E5F">
        <w:t>:</w:t>
      </w:r>
    </w:p>
    <w:tbl>
      <w:tblPr>
        <w:tblStyle w:val="Tabela-Siatka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2"/>
        <w:gridCol w:w="912"/>
        <w:gridCol w:w="8504"/>
      </w:tblGrid>
      <w:tr w:rsidR="007C0381" w14:paraId="1EAB3F0C" w14:textId="77777777" w:rsidTr="00900411">
        <w:trPr>
          <w:trHeight w:val="659"/>
        </w:trPr>
        <w:tc>
          <w:tcPr>
            <w:tcW w:w="1072" w:type="dxa"/>
          </w:tcPr>
          <w:p w14:paraId="2930ADC9" w14:textId="44D52D3B" w:rsidR="007C0381" w:rsidRDefault="00F90C93" w:rsidP="00900411">
            <w:pPr>
              <w:pStyle w:val="Akapitzlist"/>
              <w:tabs>
                <w:tab w:val="right" w:leader="dot" w:pos="10772"/>
              </w:tabs>
              <w:spacing w:line="480" w:lineRule="auto"/>
              <w:ind w:left="0"/>
            </w:pPr>
            <w:bookmarkStart w:id="21" w:name="_Hlk183197188"/>
            <w:r w:rsidRPr="00BA4F2D">
              <w:rPr>
                <w:sz w:val="28"/>
                <w:szCs w:val="28"/>
              </w:rPr>
              <w:t></w:t>
            </w:r>
            <w:r w:rsidR="007C0381" w:rsidRPr="00AD02E7">
              <w:rPr>
                <w:sz w:val="28"/>
                <w:szCs w:val="28"/>
              </w:rPr>
              <w:t xml:space="preserve"> </w:t>
            </w:r>
            <w:r w:rsidR="007C0381">
              <w:t>TAK</w:t>
            </w:r>
          </w:p>
        </w:tc>
        <w:tc>
          <w:tcPr>
            <w:tcW w:w="912" w:type="dxa"/>
          </w:tcPr>
          <w:p w14:paraId="4B87D322" w14:textId="2A79155F" w:rsidR="007C0381" w:rsidRDefault="00F90C93" w:rsidP="00900411">
            <w:pPr>
              <w:pStyle w:val="Akapitzlist"/>
              <w:tabs>
                <w:tab w:val="right" w:leader="dot" w:pos="10772"/>
              </w:tabs>
              <w:spacing w:line="480" w:lineRule="auto"/>
              <w:ind w:left="0"/>
            </w:pPr>
            <w:r w:rsidRPr="00BA4F2D">
              <w:rPr>
                <w:sz w:val="28"/>
                <w:szCs w:val="28"/>
              </w:rPr>
              <w:t></w:t>
            </w:r>
            <w:r w:rsidR="007C0381" w:rsidRPr="00AD02E7">
              <w:rPr>
                <w:sz w:val="28"/>
                <w:szCs w:val="28"/>
              </w:rPr>
              <w:t xml:space="preserve"> </w:t>
            </w:r>
            <w:r w:rsidR="007C0381">
              <w:t>NIE</w:t>
            </w:r>
          </w:p>
        </w:tc>
        <w:tc>
          <w:tcPr>
            <w:tcW w:w="8504" w:type="dxa"/>
          </w:tcPr>
          <w:p w14:paraId="34BBAB66" w14:textId="5F18C846" w:rsidR="007C0381" w:rsidRPr="00015697" w:rsidRDefault="00F90C93" w:rsidP="00900411">
            <w:pPr>
              <w:pStyle w:val="Akapitzlist"/>
              <w:tabs>
                <w:tab w:val="right" w:leader="dot" w:pos="10772"/>
              </w:tabs>
              <w:spacing w:line="480" w:lineRule="auto"/>
              <w:ind w:left="0"/>
              <w:rPr>
                <w:sz w:val="48"/>
                <w:szCs w:val="48"/>
              </w:rPr>
            </w:pPr>
            <w:r w:rsidRPr="00BA4F2D">
              <w:rPr>
                <w:sz w:val="28"/>
                <w:szCs w:val="28"/>
              </w:rPr>
              <w:t></w:t>
            </w:r>
            <w:r w:rsidR="007C0381" w:rsidRPr="00AD02E7">
              <w:rPr>
                <w:sz w:val="28"/>
                <w:szCs w:val="28"/>
              </w:rPr>
              <w:t xml:space="preserve"> </w:t>
            </w:r>
            <w:r w:rsidR="007C0381">
              <w:t>NIE DOTYCZY</w:t>
            </w:r>
          </w:p>
        </w:tc>
      </w:tr>
    </w:tbl>
    <w:bookmarkEnd w:id="21"/>
    <w:p w14:paraId="1DE82EC4" w14:textId="73413A9D" w:rsidR="005513E4" w:rsidRDefault="005513E4" w:rsidP="008D4E5F">
      <w:pPr>
        <w:tabs>
          <w:tab w:val="right" w:leader="dot" w:pos="10772"/>
        </w:tabs>
        <w:jc w:val="both"/>
        <w:rPr>
          <w:sz w:val="14"/>
          <w:szCs w:val="14"/>
        </w:rPr>
      </w:pPr>
      <w:r w:rsidRPr="00145C2A">
        <w:rPr>
          <w:sz w:val="14"/>
          <w:szCs w:val="14"/>
        </w:rPr>
        <w:t xml:space="preserve">Jeśli na działce </w:t>
      </w:r>
      <w:r>
        <w:rPr>
          <w:sz w:val="14"/>
          <w:szCs w:val="14"/>
        </w:rPr>
        <w:t xml:space="preserve">usunięto </w:t>
      </w:r>
      <w:r w:rsidRPr="00145C2A">
        <w:rPr>
          <w:sz w:val="14"/>
          <w:szCs w:val="14"/>
        </w:rPr>
        <w:t xml:space="preserve">drzewa i krzewy </w:t>
      </w:r>
      <w:r>
        <w:rPr>
          <w:sz w:val="14"/>
          <w:szCs w:val="14"/>
        </w:rPr>
        <w:t xml:space="preserve">inne niż wymienione w cz. I </w:t>
      </w:r>
      <w:r w:rsidRPr="00145C2A">
        <w:rPr>
          <w:sz w:val="14"/>
          <w:szCs w:val="14"/>
        </w:rPr>
        <w:t>do niniejszego protokołu należy dołączyć</w:t>
      </w:r>
      <w:r>
        <w:rPr>
          <w:sz w:val="14"/>
          <w:szCs w:val="14"/>
        </w:rPr>
        <w:t xml:space="preserve"> </w:t>
      </w:r>
      <w:r w:rsidRPr="00145C2A">
        <w:rPr>
          <w:sz w:val="14"/>
          <w:szCs w:val="14"/>
        </w:rPr>
        <w:t xml:space="preserve"> inwentaryzacj</w:t>
      </w:r>
      <w:r>
        <w:rPr>
          <w:sz w:val="14"/>
          <w:szCs w:val="14"/>
        </w:rPr>
        <w:t>ę usuniętej z nieruchomości</w:t>
      </w:r>
      <w:r w:rsidRPr="00145C2A">
        <w:rPr>
          <w:sz w:val="14"/>
          <w:szCs w:val="14"/>
        </w:rPr>
        <w:t xml:space="preserve"> zieleni</w:t>
      </w:r>
      <w:r w:rsidR="006878A0">
        <w:rPr>
          <w:sz w:val="14"/>
          <w:szCs w:val="14"/>
        </w:rPr>
        <w:t xml:space="preserve"> (w formie tabelarycznej)</w:t>
      </w:r>
      <w:r>
        <w:rPr>
          <w:sz w:val="14"/>
          <w:szCs w:val="14"/>
        </w:rPr>
        <w:t xml:space="preserve"> zawierającą m.in. nazwę (rodzaj), obwód (lub obwody), wysokość, wiek drzew lub krzewów wraz z wskazaniem różnic w stosunku do inwentaryzacji z cz. I protokołu.</w:t>
      </w:r>
    </w:p>
    <w:p w14:paraId="6F56D3D7" w14:textId="77777777" w:rsidR="005513E4" w:rsidRDefault="005513E4" w:rsidP="005513E4">
      <w:pPr>
        <w:tabs>
          <w:tab w:val="right" w:leader="dot" w:pos="10772"/>
        </w:tabs>
        <w:ind w:left="284"/>
        <w:jc w:val="both"/>
      </w:pPr>
    </w:p>
    <w:p w14:paraId="2ED2E635" w14:textId="77777777" w:rsidR="008D4E5F" w:rsidRPr="00A27D77" w:rsidRDefault="008D4E5F" w:rsidP="005513E4">
      <w:pPr>
        <w:tabs>
          <w:tab w:val="right" w:leader="dot" w:pos="10772"/>
        </w:tabs>
        <w:ind w:left="284"/>
        <w:jc w:val="both"/>
      </w:pPr>
    </w:p>
    <w:p w14:paraId="7109D99C" w14:textId="48319EC4" w:rsidR="005513E4" w:rsidRDefault="008D4E5F" w:rsidP="005513E4">
      <w:pPr>
        <w:tabs>
          <w:tab w:val="right" w:leader="dot" w:pos="10772"/>
        </w:tabs>
        <w:spacing w:line="480" w:lineRule="auto"/>
        <w:jc w:val="both"/>
      </w:pPr>
      <w:bookmarkStart w:id="22" w:name="_Hlk183334650"/>
      <w:r>
        <w:t xml:space="preserve">Drewno pozyskane z wycinki </w:t>
      </w:r>
      <w:r w:rsidR="008B0047">
        <w:t>(</w:t>
      </w:r>
      <w:r w:rsidR="008B0047" w:rsidRPr="009253EA">
        <w:rPr>
          <w:u w:val="single"/>
        </w:rPr>
        <w:t>materiał użytkowy</w:t>
      </w:r>
      <w:r w:rsidR="008B0047">
        <w:t xml:space="preserve">) </w:t>
      </w:r>
      <w:r>
        <w:t>zostało:</w:t>
      </w:r>
    </w:p>
    <w:p w14:paraId="5F70FA2D" w14:textId="1B6756E7" w:rsidR="0030420B" w:rsidRDefault="00F90C93" w:rsidP="00C86A88">
      <w:pPr>
        <w:tabs>
          <w:tab w:val="right" w:leader="dot" w:pos="10772"/>
        </w:tabs>
        <w:spacing w:line="480" w:lineRule="auto"/>
        <w:ind w:left="567"/>
        <w:jc w:val="both"/>
      </w:pPr>
      <w:bookmarkStart w:id="23" w:name="_Hlk183338155"/>
      <w:r w:rsidRPr="00BA4F2D">
        <w:rPr>
          <w:sz w:val="28"/>
          <w:szCs w:val="28"/>
        </w:rPr>
        <w:t></w:t>
      </w:r>
      <w:r w:rsidR="0030420B" w:rsidRPr="0051084E">
        <w:rPr>
          <w:sz w:val="24"/>
          <w:szCs w:val="24"/>
        </w:rPr>
        <w:t xml:space="preserve"> </w:t>
      </w:r>
      <w:r w:rsidR="0030420B">
        <w:t xml:space="preserve">nie dotyczy </w:t>
      </w:r>
      <w:r w:rsidR="00056E03">
        <w:t xml:space="preserve">(brak szkody, </w:t>
      </w:r>
      <w:r w:rsidR="0030420B">
        <w:t>nie realizowano wycinki</w:t>
      </w:r>
      <w:r w:rsidR="00056E03">
        <w:t>)</w:t>
      </w:r>
    </w:p>
    <w:p w14:paraId="76667945" w14:textId="7BE1511E" w:rsidR="00935739" w:rsidRDefault="00F90C93" w:rsidP="00C86A88">
      <w:pPr>
        <w:tabs>
          <w:tab w:val="right" w:leader="dot" w:pos="10772"/>
        </w:tabs>
        <w:spacing w:line="480" w:lineRule="auto"/>
        <w:ind w:left="567"/>
        <w:jc w:val="both"/>
      </w:pPr>
      <w:r w:rsidRPr="00BA4F2D">
        <w:rPr>
          <w:sz w:val="28"/>
          <w:szCs w:val="28"/>
        </w:rPr>
        <w:t></w:t>
      </w:r>
      <w:r w:rsidR="00935739" w:rsidRPr="0051084E">
        <w:rPr>
          <w:sz w:val="24"/>
          <w:szCs w:val="24"/>
        </w:rPr>
        <w:t xml:space="preserve"> </w:t>
      </w:r>
      <w:r w:rsidR="00935739">
        <w:t>przekazane Właścicielowi nieruchomości</w:t>
      </w:r>
    </w:p>
    <w:p w14:paraId="544739D6" w14:textId="122CD387" w:rsidR="00935739" w:rsidRDefault="00F90C93" w:rsidP="00C86A88">
      <w:pPr>
        <w:tabs>
          <w:tab w:val="right" w:leader="dot" w:pos="10772"/>
        </w:tabs>
        <w:spacing w:line="480" w:lineRule="auto"/>
        <w:ind w:left="567"/>
        <w:jc w:val="both"/>
      </w:pPr>
      <w:r w:rsidRPr="00BA4F2D">
        <w:rPr>
          <w:sz w:val="28"/>
          <w:szCs w:val="28"/>
        </w:rPr>
        <w:t></w:t>
      </w:r>
      <w:r w:rsidR="00935739" w:rsidRPr="0051084E">
        <w:rPr>
          <w:sz w:val="24"/>
          <w:szCs w:val="24"/>
        </w:rPr>
        <w:t xml:space="preserve"> </w:t>
      </w:r>
      <w:r w:rsidR="005E39E9">
        <w:t>nieprzekazane</w:t>
      </w:r>
      <w:r w:rsidR="00935739">
        <w:t xml:space="preserve"> Właścicielowi </w:t>
      </w:r>
      <w:r w:rsidR="005E39E9">
        <w:t xml:space="preserve">- </w:t>
      </w:r>
      <w:r w:rsidR="00935739">
        <w:t>wypłacono rekompensatę finansową</w:t>
      </w:r>
    </w:p>
    <w:bookmarkEnd w:id="22"/>
    <w:bookmarkEnd w:id="23"/>
    <w:p w14:paraId="1CD1BDA9" w14:textId="23893F4F" w:rsidR="00935739" w:rsidRDefault="00F90C93" w:rsidP="00C86A88">
      <w:pPr>
        <w:tabs>
          <w:tab w:val="right" w:leader="dot" w:pos="10772"/>
        </w:tabs>
        <w:spacing w:line="480" w:lineRule="auto"/>
        <w:ind w:left="567"/>
        <w:jc w:val="both"/>
      </w:pPr>
      <w:r w:rsidRPr="00BA4F2D">
        <w:rPr>
          <w:sz w:val="28"/>
          <w:szCs w:val="28"/>
        </w:rPr>
        <w:t></w:t>
      </w:r>
      <w:r w:rsidR="00935739" w:rsidRPr="00106A75">
        <w:rPr>
          <w:sz w:val="24"/>
          <w:szCs w:val="24"/>
        </w:rPr>
        <w:t xml:space="preserve"> </w:t>
      </w:r>
      <w:r w:rsidR="008B0047">
        <w:t>materiału nie przekazano (z powodu i w ilości):</w:t>
      </w:r>
    </w:p>
    <w:p w14:paraId="4AF28307" w14:textId="7783D6B5" w:rsidR="008D4E5F" w:rsidRPr="00A27D77" w:rsidRDefault="00106A75" w:rsidP="005513E4">
      <w:pPr>
        <w:tabs>
          <w:tab w:val="right" w:leader="dot" w:pos="10772"/>
        </w:tabs>
        <w:spacing w:line="480" w:lineRule="auto"/>
        <w:jc w:val="both"/>
      </w:pPr>
      <w:r>
        <w:t>………………………………………………………………………………………………………………………………………….</w:t>
      </w:r>
    </w:p>
    <w:p w14:paraId="21EE3547" w14:textId="77777777" w:rsidR="005513E4" w:rsidRDefault="005513E4" w:rsidP="005513E4">
      <w:pPr>
        <w:tabs>
          <w:tab w:val="right" w:leader="dot" w:pos="10772"/>
        </w:tabs>
        <w:spacing w:line="480" w:lineRule="auto"/>
        <w:jc w:val="both"/>
        <w:rPr>
          <w:sz w:val="14"/>
          <w:szCs w:val="14"/>
        </w:rPr>
      </w:pPr>
      <w:r w:rsidRPr="00117E65">
        <w:rPr>
          <w:sz w:val="14"/>
          <w:szCs w:val="14"/>
        </w:rPr>
        <w:t>Jeśli na działce prowadzono wycinkę do niniejszego protokołu należy dołączyć protokół kontroli przekazania drewna.</w:t>
      </w:r>
    </w:p>
    <w:p w14:paraId="2BE02C1E" w14:textId="6A4E6C92" w:rsidR="008B0047" w:rsidRDefault="008B0047" w:rsidP="008B0047">
      <w:pPr>
        <w:tabs>
          <w:tab w:val="right" w:leader="dot" w:pos="10772"/>
        </w:tabs>
        <w:spacing w:line="480" w:lineRule="auto"/>
        <w:jc w:val="both"/>
      </w:pPr>
      <w:r>
        <w:t>Drewno pozyskane z wycinki (</w:t>
      </w:r>
      <w:r w:rsidRPr="009253EA">
        <w:rPr>
          <w:u w:val="single"/>
        </w:rPr>
        <w:t>materiał nieużytkowy/odpadowy/bez wartości</w:t>
      </w:r>
      <w:r>
        <w:t xml:space="preserve"> np. gałęzie, korzenie, karpina) zostało:</w:t>
      </w:r>
    </w:p>
    <w:p w14:paraId="05F09E62" w14:textId="562621D5" w:rsidR="00056E03" w:rsidRDefault="00F90C93" w:rsidP="00056E03">
      <w:pPr>
        <w:tabs>
          <w:tab w:val="right" w:leader="dot" w:pos="10772"/>
        </w:tabs>
        <w:spacing w:line="480" w:lineRule="auto"/>
        <w:ind w:left="567"/>
        <w:jc w:val="both"/>
      </w:pPr>
      <w:r w:rsidRPr="00BA4F2D">
        <w:rPr>
          <w:sz w:val="28"/>
          <w:szCs w:val="28"/>
        </w:rPr>
        <w:t></w:t>
      </w:r>
      <w:r w:rsidR="00056E03" w:rsidRPr="0051084E">
        <w:rPr>
          <w:sz w:val="24"/>
          <w:szCs w:val="24"/>
        </w:rPr>
        <w:t xml:space="preserve"> </w:t>
      </w:r>
      <w:r w:rsidR="00056E03">
        <w:t xml:space="preserve">nie dotyczy </w:t>
      </w:r>
      <w:r w:rsidR="00056E03" w:rsidRPr="00056E03">
        <w:t>(brak szkody, nie realizowano wycinki)</w:t>
      </w:r>
    </w:p>
    <w:p w14:paraId="52094740" w14:textId="0B6A72EC" w:rsidR="008B0047" w:rsidRDefault="00F90C93" w:rsidP="00C86A88">
      <w:pPr>
        <w:tabs>
          <w:tab w:val="right" w:leader="dot" w:pos="10772"/>
        </w:tabs>
        <w:spacing w:line="480" w:lineRule="auto"/>
        <w:ind w:left="567"/>
        <w:jc w:val="both"/>
      </w:pPr>
      <w:r w:rsidRPr="00BA4F2D">
        <w:rPr>
          <w:sz w:val="28"/>
          <w:szCs w:val="28"/>
        </w:rPr>
        <w:t></w:t>
      </w:r>
      <w:r w:rsidR="008B0047" w:rsidRPr="0051084E">
        <w:rPr>
          <w:sz w:val="24"/>
          <w:szCs w:val="24"/>
        </w:rPr>
        <w:t xml:space="preserve"> </w:t>
      </w:r>
      <w:r w:rsidR="008B0047">
        <w:t>przekazane Właścicielowi nieruchomości</w:t>
      </w:r>
      <w:r w:rsidR="0030420B">
        <w:t xml:space="preserve"> na jego wniosek</w:t>
      </w:r>
    </w:p>
    <w:p w14:paraId="48FF3F9C" w14:textId="37C34451" w:rsidR="008B0047" w:rsidRDefault="00F90C93" w:rsidP="00C86A88">
      <w:pPr>
        <w:tabs>
          <w:tab w:val="right" w:leader="dot" w:pos="10772"/>
        </w:tabs>
        <w:spacing w:line="480" w:lineRule="auto"/>
        <w:ind w:left="567"/>
        <w:jc w:val="both"/>
      </w:pPr>
      <w:r w:rsidRPr="00BA4F2D">
        <w:rPr>
          <w:sz w:val="28"/>
          <w:szCs w:val="28"/>
        </w:rPr>
        <w:t></w:t>
      </w:r>
      <w:r w:rsidR="008B0047" w:rsidRPr="0051084E">
        <w:rPr>
          <w:sz w:val="24"/>
          <w:szCs w:val="24"/>
        </w:rPr>
        <w:t xml:space="preserve"> </w:t>
      </w:r>
      <w:r w:rsidR="008B0047">
        <w:t>z</w:t>
      </w:r>
      <w:r w:rsidR="005E39E9">
        <w:t>agospodarowane</w:t>
      </w:r>
      <w:r w:rsidR="008B0047">
        <w:t xml:space="preserve"> przez Wykonawcę w porozumieniu z Właścicielem nieruchomości</w:t>
      </w:r>
    </w:p>
    <w:p w14:paraId="51EFCF75" w14:textId="77777777" w:rsidR="00EC1494" w:rsidRPr="00056E03" w:rsidRDefault="005513E4" w:rsidP="005513E4">
      <w:pPr>
        <w:pStyle w:val="Akapitzlist"/>
        <w:numPr>
          <w:ilvl w:val="0"/>
          <w:numId w:val="10"/>
        </w:numPr>
        <w:tabs>
          <w:tab w:val="right" w:leader="dot" w:pos="10772"/>
        </w:tabs>
        <w:spacing w:line="480" w:lineRule="auto"/>
        <w:ind w:left="284" w:hanging="284"/>
        <w:jc w:val="both"/>
        <w:rPr>
          <w:b/>
          <w:bCs/>
        </w:rPr>
      </w:pPr>
      <w:r w:rsidRPr="00056E03">
        <w:rPr>
          <w:b/>
          <w:bCs/>
        </w:rPr>
        <w:t>Inne zniszczone lub uszkodzone elementy zagospodarowania działki:</w:t>
      </w:r>
    </w:p>
    <w:tbl>
      <w:tblPr>
        <w:tblStyle w:val="Tabela-Siatka"/>
        <w:tblW w:w="129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22"/>
        <w:gridCol w:w="4725"/>
      </w:tblGrid>
      <w:tr w:rsidR="005D2655" w14:paraId="796DC092" w14:textId="62C658BA" w:rsidTr="009253EA">
        <w:tc>
          <w:tcPr>
            <w:tcW w:w="8222" w:type="dxa"/>
            <w:shd w:val="clear" w:color="auto" w:fill="auto"/>
          </w:tcPr>
          <w:p w14:paraId="23799BF6" w14:textId="561DB0CC" w:rsidR="005D2655" w:rsidRDefault="00F90C93" w:rsidP="00056E03">
            <w:pPr>
              <w:tabs>
                <w:tab w:val="right" w:leader="dot" w:pos="10772"/>
              </w:tabs>
              <w:spacing w:line="480" w:lineRule="auto"/>
              <w:ind w:left="467"/>
              <w:jc w:val="both"/>
            </w:pPr>
            <w:r w:rsidRPr="00BA4F2D">
              <w:rPr>
                <w:sz w:val="28"/>
                <w:szCs w:val="28"/>
              </w:rPr>
              <w:t></w:t>
            </w:r>
            <w:r w:rsidR="005D2655" w:rsidRPr="0051084E">
              <w:rPr>
                <w:sz w:val="24"/>
                <w:szCs w:val="24"/>
              </w:rPr>
              <w:t xml:space="preserve"> </w:t>
            </w:r>
            <w:r w:rsidR="005D2655">
              <w:t>nie dotyczy, szkoda nie wystąpiła (brak zniszczeń/brak takich elementów)</w:t>
            </w:r>
          </w:p>
          <w:p w14:paraId="54070283" w14:textId="45125FB3" w:rsidR="005D2655" w:rsidRDefault="00F90C93" w:rsidP="00C86A88">
            <w:pPr>
              <w:tabs>
                <w:tab w:val="right" w:leader="dot" w:pos="10772"/>
              </w:tabs>
              <w:spacing w:line="480" w:lineRule="auto"/>
              <w:ind w:left="467"/>
              <w:jc w:val="both"/>
            </w:pPr>
            <w:r w:rsidRPr="00BA4F2D">
              <w:rPr>
                <w:sz w:val="28"/>
                <w:szCs w:val="28"/>
              </w:rPr>
              <w:t></w:t>
            </w:r>
            <w:r w:rsidR="005D2655" w:rsidRPr="0051084E">
              <w:rPr>
                <w:sz w:val="24"/>
                <w:szCs w:val="24"/>
              </w:rPr>
              <w:t xml:space="preserve"> </w:t>
            </w:r>
            <w:r w:rsidR="005D2655">
              <w:t>szkoda nie występuje – odtworzono</w:t>
            </w:r>
          </w:p>
          <w:p w14:paraId="2BF83A3A" w14:textId="19BDEFB3" w:rsidR="005D2655" w:rsidRDefault="00F90C93" w:rsidP="00C86A88">
            <w:pPr>
              <w:tabs>
                <w:tab w:val="right" w:leader="dot" w:pos="10772"/>
              </w:tabs>
              <w:spacing w:line="480" w:lineRule="auto"/>
              <w:ind w:left="467"/>
              <w:jc w:val="both"/>
            </w:pPr>
            <w:r w:rsidRPr="00BA4F2D">
              <w:rPr>
                <w:sz w:val="28"/>
                <w:szCs w:val="28"/>
              </w:rPr>
              <w:t></w:t>
            </w:r>
            <w:r w:rsidR="005D2655" w:rsidRPr="0051084E">
              <w:rPr>
                <w:sz w:val="24"/>
                <w:szCs w:val="24"/>
              </w:rPr>
              <w:t xml:space="preserve"> </w:t>
            </w:r>
            <w:r w:rsidR="005D2655">
              <w:t xml:space="preserve">szkoda nie występuje -  </w:t>
            </w:r>
            <w:r w:rsidR="005D2655" w:rsidRPr="003F2A8B">
              <w:t>zrekompensowano finansowo</w:t>
            </w:r>
            <w:r w:rsidR="006878A0">
              <w:t xml:space="preserve"> </w:t>
            </w:r>
            <w:r w:rsidR="006878A0" w:rsidRPr="006878A0">
              <w:rPr>
                <w:sz w:val="16"/>
                <w:szCs w:val="16"/>
              </w:rPr>
              <w:t>(dołączyć „porozumienie)</w:t>
            </w:r>
          </w:p>
          <w:p w14:paraId="45B9869B" w14:textId="0CA925B4" w:rsidR="005D2655" w:rsidRDefault="00F90C93" w:rsidP="00C86A88">
            <w:pPr>
              <w:tabs>
                <w:tab w:val="right" w:leader="dot" w:pos="10772"/>
              </w:tabs>
              <w:spacing w:line="480" w:lineRule="auto"/>
              <w:ind w:left="467"/>
              <w:jc w:val="both"/>
            </w:pPr>
            <w:r w:rsidRPr="00BA4F2D">
              <w:rPr>
                <w:sz w:val="28"/>
                <w:szCs w:val="28"/>
              </w:rPr>
              <w:t></w:t>
            </w:r>
            <w:r w:rsidR="005D2655" w:rsidRPr="00106A75">
              <w:rPr>
                <w:sz w:val="24"/>
                <w:szCs w:val="24"/>
              </w:rPr>
              <w:t xml:space="preserve"> </w:t>
            </w:r>
            <w:r w:rsidR="005D2655">
              <w:t>szkoda wystąpiła i obejmuje:</w:t>
            </w:r>
          </w:p>
        </w:tc>
        <w:tc>
          <w:tcPr>
            <w:tcW w:w="4725" w:type="dxa"/>
          </w:tcPr>
          <w:p w14:paraId="6E46B0F5" w14:textId="77777777" w:rsidR="005D2655" w:rsidRPr="00106A75" w:rsidRDefault="005D2655" w:rsidP="00056E03">
            <w:pPr>
              <w:tabs>
                <w:tab w:val="right" w:leader="dot" w:pos="10772"/>
              </w:tabs>
              <w:spacing w:line="480" w:lineRule="auto"/>
              <w:ind w:left="467"/>
              <w:jc w:val="both"/>
              <w:rPr>
                <w:sz w:val="24"/>
                <w:szCs w:val="24"/>
              </w:rPr>
            </w:pPr>
          </w:p>
        </w:tc>
      </w:tr>
    </w:tbl>
    <w:p w14:paraId="4A7EA528" w14:textId="5FAD51DB" w:rsidR="005513E4" w:rsidRPr="00A27D77" w:rsidRDefault="005513E4" w:rsidP="00EC1494">
      <w:pPr>
        <w:tabs>
          <w:tab w:val="right" w:leader="dot" w:pos="10772"/>
        </w:tabs>
        <w:spacing w:line="480" w:lineRule="auto"/>
        <w:jc w:val="both"/>
      </w:pPr>
      <w:r w:rsidRPr="00A27D77">
        <w:tab/>
      </w:r>
    </w:p>
    <w:p w14:paraId="7792CA7E" w14:textId="77777777" w:rsidR="005513E4" w:rsidRPr="00A27D77" w:rsidRDefault="005513E4" w:rsidP="005513E4">
      <w:pPr>
        <w:tabs>
          <w:tab w:val="right" w:leader="dot" w:pos="10772"/>
        </w:tabs>
        <w:spacing w:line="480" w:lineRule="auto"/>
      </w:pPr>
      <w:r w:rsidRPr="00A27D77">
        <w:tab/>
      </w:r>
    </w:p>
    <w:p w14:paraId="6E60AA47" w14:textId="69585868" w:rsidR="00106A75" w:rsidRPr="00056E03" w:rsidRDefault="005513E4" w:rsidP="005513E4">
      <w:pPr>
        <w:pStyle w:val="Akapitzlist"/>
        <w:numPr>
          <w:ilvl w:val="0"/>
          <w:numId w:val="10"/>
        </w:numPr>
        <w:tabs>
          <w:tab w:val="right" w:leader="dot" w:pos="10772"/>
        </w:tabs>
        <w:spacing w:line="480" w:lineRule="auto"/>
        <w:ind w:left="284" w:hanging="284"/>
        <w:jc w:val="both"/>
        <w:rPr>
          <w:b/>
          <w:bCs/>
        </w:rPr>
      </w:pPr>
      <w:r w:rsidRPr="00056E03">
        <w:rPr>
          <w:b/>
          <w:bCs/>
        </w:rPr>
        <w:lastRenderedPageBreak/>
        <w:t>Na nieruchomości prowadzono odbudowę systemu melioracji</w:t>
      </w:r>
      <w:r w:rsidR="0051084E" w:rsidRPr="00056E03">
        <w:rPr>
          <w:b/>
          <w:bCs/>
        </w:rPr>
        <w:t>:</w:t>
      </w:r>
    </w:p>
    <w:tbl>
      <w:tblPr>
        <w:tblStyle w:val="Tabela-Siatka"/>
        <w:tblW w:w="10489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2"/>
        <w:gridCol w:w="1054"/>
        <w:gridCol w:w="8363"/>
      </w:tblGrid>
      <w:tr w:rsidR="00106A75" w14:paraId="5E84D087" w14:textId="628AD699" w:rsidTr="0051084E">
        <w:trPr>
          <w:trHeight w:val="659"/>
        </w:trPr>
        <w:tc>
          <w:tcPr>
            <w:tcW w:w="1072" w:type="dxa"/>
            <w:shd w:val="clear" w:color="auto" w:fill="auto"/>
          </w:tcPr>
          <w:p w14:paraId="5FCD24C8" w14:textId="40313AF8" w:rsidR="00106A75" w:rsidRDefault="00F90C93" w:rsidP="00B74147">
            <w:pPr>
              <w:pStyle w:val="Akapitzlist"/>
              <w:tabs>
                <w:tab w:val="right" w:leader="dot" w:pos="10772"/>
              </w:tabs>
              <w:spacing w:line="480" w:lineRule="auto"/>
              <w:ind w:left="0"/>
            </w:pPr>
            <w:bookmarkStart w:id="24" w:name="_Hlk183338524"/>
            <w:r w:rsidRPr="00BA4F2D">
              <w:rPr>
                <w:sz w:val="28"/>
                <w:szCs w:val="28"/>
              </w:rPr>
              <w:t></w:t>
            </w:r>
            <w:r w:rsidR="00106A75">
              <w:t xml:space="preserve"> TAK</w:t>
            </w:r>
          </w:p>
        </w:tc>
        <w:tc>
          <w:tcPr>
            <w:tcW w:w="1054" w:type="dxa"/>
            <w:shd w:val="clear" w:color="auto" w:fill="auto"/>
          </w:tcPr>
          <w:p w14:paraId="5C08F3FB" w14:textId="6C4C2EBF" w:rsidR="00106A75" w:rsidRDefault="00F90C93" w:rsidP="00B74147">
            <w:pPr>
              <w:pStyle w:val="Akapitzlist"/>
              <w:tabs>
                <w:tab w:val="right" w:leader="dot" w:pos="10772"/>
              </w:tabs>
              <w:spacing w:line="480" w:lineRule="auto"/>
              <w:ind w:left="0"/>
            </w:pPr>
            <w:r w:rsidRPr="00BA4F2D">
              <w:rPr>
                <w:sz w:val="28"/>
                <w:szCs w:val="28"/>
              </w:rPr>
              <w:t></w:t>
            </w:r>
            <w:r w:rsidR="00106A75">
              <w:t xml:space="preserve"> NIE</w:t>
            </w:r>
          </w:p>
        </w:tc>
        <w:tc>
          <w:tcPr>
            <w:tcW w:w="8363" w:type="dxa"/>
            <w:shd w:val="clear" w:color="auto" w:fill="auto"/>
          </w:tcPr>
          <w:p w14:paraId="03579CCD" w14:textId="3ACE1FC7" w:rsidR="00106A75" w:rsidRPr="00015697" w:rsidRDefault="00F90C93" w:rsidP="00B74147">
            <w:pPr>
              <w:pStyle w:val="Akapitzlist"/>
              <w:tabs>
                <w:tab w:val="right" w:leader="dot" w:pos="10772"/>
              </w:tabs>
              <w:spacing w:line="480" w:lineRule="auto"/>
              <w:ind w:left="0"/>
              <w:rPr>
                <w:sz w:val="48"/>
                <w:szCs w:val="48"/>
              </w:rPr>
            </w:pPr>
            <w:r w:rsidRPr="00BA4F2D">
              <w:rPr>
                <w:sz w:val="28"/>
                <w:szCs w:val="28"/>
              </w:rPr>
              <w:t></w:t>
            </w:r>
            <w:r w:rsidR="00106A75">
              <w:t xml:space="preserve"> NIE DOTYCZY</w:t>
            </w:r>
            <w:r w:rsidR="00C86A88">
              <w:t xml:space="preserve"> (nie występował)</w:t>
            </w:r>
          </w:p>
        </w:tc>
      </w:tr>
    </w:tbl>
    <w:bookmarkEnd w:id="24"/>
    <w:p w14:paraId="02A35521" w14:textId="77777777" w:rsidR="00106A75" w:rsidRPr="00056E03" w:rsidRDefault="005513E4" w:rsidP="005513E4">
      <w:pPr>
        <w:pStyle w:val="Akapitzlist"/>
        <w:numPr>
          <w:ilvl w:val="0"/>
          <w:numId w:val="10"/>
        </w:numPr>
        <w:tabs>
          <w:tab w:val="right" w:leader="dot" w:pos="10772"/>
        </w:tabs>
        <w:spacing w:line="480" w:lineRule="auto"/>
        <w:ind w:left="284" w:hanging="284"/>
        <w:jc w:val="both"/>
        <w:rPr>
          <w:b/>
          <w:bCs/>
        </w:rPr>
      </w:pPr>
      <w:r w:rsidRPr="00056E03">
        <w:rPr>
          <w:b/>
          <w:bCs/>
        </w:rPr>
        <w:t>Teren nieruchomości po pracach został prawidłowo zrekultywowany (rekultywacja mechaniczna)</w:t>
      </w:r>
      <w:r w:rsidR="00106A75" w:rsidRPr="00056E03">
        <w:rPr>
          <w:b/>
          <w:bCs/>
        </w:rPr>
        <w:t>:</w:t>
      </w:r>
    </w:p>
    <w:tbl>
      <w:tblPr>
        <w:tblStyle w:val="Tabela-Siatka"/>
        <w:tblW w:w="10489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2"/>
        <w:gridCol w:w="1054"/>
        <w:gridCol w:w="8363"/>
      </w:tblGrid>
      <w:tr w:rsidR="00A00D52" w14:paraId="0A8F9322" w14:textId="77777777" w:rsidTr="00651AB0">
        <w:trPr>
          <w:trHeight w:val="659"/>
        </w:trPr>
        <w:tc>
          <w:tcPr>
            <w:tcW w:w="1072" w:type="dxa"/>
            <w:shd w:val="clear" w:color="auto" w:fill="auto"/>
          </w:tcPr>
          <w:p w14:paraId="51BEACE5" w14:textId="48B9DE30" w:rsidR="00A00D52" w:rsidRDefault="00F90C93" w:rsidP="00651AB0">
            <w:pPr>
              <w:pStyle w:val="Akapitzlist"/>
              <w:tabs>
                <w:tab w:val="right" w:leader="dot" w:pos="10772"/>
              </w:tabs>
              <w:spacing w:line="480" w:lineRule="auto"/>
              <w:ind w:left="0"/>
            </w:pPr>
            <w:r w:rsidRPr="00BA4F2D">
              <w:rPr>
                <w:sz w:val="28"/>
                <w:szCs w:val="28"/>
              </w:rPr>
              <w:t></w:t>
            </w:r>
            <w:r w:rsidR="00A00D52">
              <w:t xml:space="preserve"> TAK</w:t>
            </w:r>
          </w:p>
        </w:tc>
        <w:tc>
          <w:tcPr>
            <w:tcW w:w="1054" w:type="dxa"/>
            <w:shd w:val="clear" w:color="auto" w:fill="auto"/>
          </w:tcPr>
          <w:p w14:paraId="1AFBB412" w14:textId="5F94A570" w:rsidR="00A00D52" w:rsidRDefault="00F90C93" w:rsidP="00651AB0">
            <w:pPr>
              <w:pStyle w:val="Akapitzlist"/>
              <w:tabs>
                <w:tab w:val="right" w:leader="dot" w:pos="10772"/>
              </w:tabs>
              <w:spacing w:line="480" w:lineRule="auto"/>
              <w:ind w:left="0"/>
            </w:pPr>
            <w:r w:rsidRPr="00BA4F2D">
              <w:rPr>
                <w:sz w:val="28"/>
                <w:szCs w:val="28"/>
              </w:rPr>
              <w:t></w:t>
            </w:r>
            <w:r w:rsidR="00A00D52">
              <w:t xml:space="preserve"> NIE</w:t>
            </w:r>
          </w:p>
        </w:tc>
        <w:tc>
          <w:tcPr>
            <w:tcW w:w="8363" w:type="dxa"/>
            <w:shd w:val="clear" w:color="auto" w:fill="auto"/>
          </w:tcPr>
          <w:p w14:paraId="4537D913" w14:textId="421AF553" w:rsidR="00A00D52" w:rsidRPr="00015697" w:rsidRDefault="00F90C93" w:rsidP="00651AB0">
            <w:pPr>
              <w:pStyle w:val="Akapitzlist"/>
              <w:tabs>
                <w:tab w:val="right" w:leader="dot" w:pos="10772"/>
              </w:tabs>
              <w:spacing w:line="480" w:lineRule="auto"/>
              <w:ind w:left="0"/>
              <w:rPr>
                <w:sz w:val="48"/>
                <w:szCs w:val="48"/>
              </w:rPr>
            </w:pPr>
            <w:r w:rsidRPr="00BA4F2D">
              <w:rPr>
                <w:sz w:val="28"/>
                <w:szCs w:val="28"/>
              </w:rPr>
              <w:t></w:t>
            </w:r>
            <w:r w:rsidR="00A00D52">
              <w:t xml:space="preserve"> NIE DOTYCZY</w:t>
            </w:r>
          </w:p>
        </w:tc>
      </w:tr>
    </w:tbl>
    <w:p w14:paraId="7836D1D7" w14:textId="08547AA2" w:rsidR="005513E4" w:rsidRPr="00056E03" w:rsidRDefault="005513E4" w:rsidP="005513E4">
      <w:pPr>
        <w:pStyle w:val="Akapitzlist"/>
        <w:numPr>
          <w:ilvl w:val="0"/>
          <w:numId w:val="10"/>
        </w:numPr>
        <w:tabs>
          <w:tab w:val="right" w:leader="dot" w:pos="10772"/>
        </w:tabs>
        <w:spacing w:line="480" w:lineRule="auto"/>
        <w:ind w:left="284" w:hanging="284"/>
        <w:jc w:val="both"/>
        <w:rPr>
          <w:b/>
          <w:bCs/>
        </w:rPr>
      </w:pPr>
      <w:r w:rsidRPr="00056E03">
        <w:rPr>
          <w:b/>
          <w:bCs/>
        </w:rPr>
        <w:t>Teren nieruchomości po inwestycji został przywrócony do stanu pierwotneg</w:t>
      </w:r>
      <w:r w:rsidR="00106A75" w:rsidRPr="00056E03">
        <w:rPr>
          <w:b/>
          <w:bCs/>
        </w:rPr>
        <w:t>o:</w:t>
      </w:r>
    </w:p>
    <w:tbl>
      <w:tblPr>
        <w:tblStyle w:val="Tabela-Siatka"/>
        <w:tblW w:w="10489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9355"/>
      </w:tblGrid>
      <w:tr w:rsidR="00106A75" w14:paraId="5F88B6B1" w14:textId="77777777" w:rsidTr="0051084E">
        <w:trPr>
          <w:trHeight w:val="659"/>
        </w:trPr>
        <w:tc>
          <w:tcPr>
            <w:tcW w:w="1134" w:type="dxa"/>
            <w:shd w:val="clear" w:color="auto" w:fill="auto"/>
          </w:tcPr>
          <w:p w14:paraId="656D8045" w14:textId="4BCB34E3" w:rsidR="00106A75" w:rsidRDefault="00F90C93" w:rsidP="00B74147">
            <w:pPr>
              <w:pStyle w:val="Akapitzlist"/>
              <w:tabs>
                <w:tab w:val="right" w:leader="dot" w:pos="10772"/>
              </w:tabs>
              <w:spacing w:line="480" w:lineRule="auto"/>
              <w:ind w:left="0"/>
            </w:pPr>
            <w:r w:rsidRPr="00BA4F2D">
              <w:rPr>
                <w:sz w:val="28"/>
                <w:szCs w:val="28"/>
              </w:rPr>
              <w:t></w:t>
            </w:r>
            <w:r w:rsidR="00106A75" w:rsidRPr="00AD02E7">
              <w:rPr>
                <w:sz w:val="28"/>
                <w:szCs w:val="28"/>
              </w:rPr>
              <w:t xml:space="preserve"> </w:t>
            </w:r>
            <w:r w:rsidR="00106A75">
              <w:t>TAK</w:t>
            </w:r>
          </w:p>
        </w:tc>
        <w:tc>
          <w:tcPr>
            <w:tcW w:w="9355" w:type="dxa"/>
            <w:shd w:val="clear" w:color="auto" w:fill="auto"/>
          </w:tcPr>
          <w:p w14:paraId="34DEB9BF" w14:textId="445C1800" w:rsidR="00106A75" w:rsidRDefault="00F90C93" w:rsidP="00B74147">
            <w:pPr>
              <w:pStyle w:val="Akapitzlist"/>
              <w:tabs>
                <w:tab w:val="right" w:leader="dot" w:pos="10772"/>
              </w:tabs>
              <w:spacing w:line="480" w:lineRule="auto"/>
              <w:ind w:left="0"/>
            </w:pPr>
            <w:r w:rsidRPr="00BA4F2D">
              <w:rPr>
                <w:sz w:val="28"/>
                <w:szCs w:val="28"/>
              </w:rPr>
              <w:t></w:t>
            </w:r>
            <w:r w:rsidR="00106A75">
              <w:t xml:space="preserve"> NIE</w:t>
            </w:r>
            <w:r w:rsidR="004634A0">
              <w:t xml:space="preserve"> </w:t>
            </w:r>
          </w:p>
        </w:tc>
      </w:tr>
    </w:tbl>
    <w:p w14:paraId="76A182B5" w14:textId="0D69B532" w:rsidR="009253EA" w:rsidRPr="009253EA" w:rsidRDefault="009253EA" w:rsidP="009253EA">
      <w:pPr>
        <w:pStyle w:val="Akapitzlist"/>
        <w:tabs>
          <w:tab w:val="right" w:leader="dot" w:pos="10772"/>
        </w:tabs>
        <w:spacing w:line="480" w:lineRule="auto"/>
        <w:ind w:left="284"/>
        <w:jc w:val="both"/>
        <w:rPr>
          <w:sz w:val="16"/>
          <w:szCs w:val="16"/>
        </w:rPr>
      </w:pPr>
      <w:r w:rsidRPr="009253EA">
        <w:rPr>
          <w:sz w:val="16"/>
          <w:szCs w:val="16"/>
        </w:rPr>
        <w:t>Niniejszy punkt</w:t>
      </w:r>
      <w:r>
        <w:rPr>
          <w:sz w:val="16"/>
          <w:szCs w:val="16"/>
        </w:rPr>
        <w:t xml:space="preserve"> dotyczy stanu nieruchomości</w:t>
      </w:r>
      <w:r w:rsidR="000F68F0">
        <w:rPr>
          <w:sz w:val="16"/>
          <w:szCs w:val="16"/>
        </w:rPr>
        <w:t xml:space="preserve"> – wyrównania, </w:t>
      </w:r>
      <w:r w:rsidR="00B3571E">
        <w:rPr>
          <w:sz w:val="16"/>
          <w:szCs w:val="16"/>
        </w:rPr>
        <w:t>uporządkowania, odtworzenia profilu</w:t>
      </w:r>
      <w:r>
        <w:rPr>
          <w:sz w:val="16"/>
          <w:szCs w:val="16"/>
        </w:rPr>
        <w:t>,</w:t>
      </w:r>
      <w:r w:rsidRPr="009253EA">
        <w:rPr>
          <w:sz w:val="16"/>
          <w:szCs w:val="16"/>
        </w:rPr>
        <w:t xml:space="preserve"> nie dotyczy odtworzenia upraw</w:t>
      </w:r>
      <w:r>
        <w:rPr>
          <w:sz w:val="16"/>
          <w:szCs w:val="16"/>
        </w:rPr>
        <w:t xml:space="preserve"> itp.</w:t>
      </w:r>
      <w:r w:rsidRPr="009253EA">
        <w:rPr>
          <w:sz w:val="16"/>
          <w:szCs w:val="16"/>
        </w:rPr>
        <w:t>.</w:t>
      </w:r>
    </w:p>
    <w:p w14:paraId="66D5B279" w14:textId="1EFD4DE1" w:rsidR="00106A75" w:rsidRPr="00056E03" w:rsidRDefault="005513E4" w:rsidP="005513E4">
      <w:pPr>
        <w:pStyle w:val="Akapitzlist"/>
        <w:numPr>
          <w:ilvl w:val="0"/>
          <w:numId w:val="10"/>
        </w:numPr>
        <w:tabs>
          <w:tab w:val="right" w:leader="dot" w:pos="10772"/>
        </w:tabs>
        <w:spacing w:line="480" w:lineRule="auto"/>
        <w:ind w:left="284" w:hanging="284"/>
        <w:jc w:val="both"/>
        <w:rPr>
          <w:b/>
          <w:bCs/>
        </w:rPr>
      </w:pPr>
      <w:r w:rsidRPr="00056E03">
        <w:rPr>
          <w:b/>
          <w:bCs/>
        </w:rPr>
        <w:t>Na działce odbudowano punkty graniczne</w:t>
      </w:r>
      <w:r w:rsidR="00106A75" w:rsidRPr="00056E03">
        <w:rPr>
          <w:b/>
          <w:bCs/>
        </w:rPr>
        <w:t>:</w:t>
      </w:r>
    </w:p>
    <w:tbl>
      <w:tblPr>
        <w:tblStyle w:val="Tabela-Siatka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2"/>
        <w:gridCol w:w="1054"/>
        <w:gridCol w:w="4692"/>
      </w:tblGrid>
      <w:tr w:rsidR="00106A75" w14:paraId="2ECCD96F" w14:textId="77777777" w:rsidTr="00B74147">
        <w:trPr>
          <w:trHeight w:val="659"/>
        </w:trPr>
        <w:tc>
          <w:tcPr>
            <w:tcW w:w="1072" w:type="dxa"/>
          </w:tcPr>
          <w:p w14:paraId="7F2E1851" w14:textId="671DAD68" w:rsidR="00106A75" w:rsidRDefault="00F90C93" w:rsidP="00B74147">
            <w:pPr>
              <w:pStyle w:val="Akapitzlist"/>
              <w:tabs>
                <w:tab w:val="right" w:leader="dot" w:pos="10772"/>
              </w:tabs>
              <w:spacing w:line="480" w:lineRule="auto"/>
              <w:ind w:left="0"/>
            </w:pPr>
            <w:r w:rsidRPr="00BA4F2D">
              <w:rPr>
                <w:sz w:val="28"/>
                <w:szCs w:val="28"/>
              </w:rPr>
              <w:t></w:t>
            </w:r>
            <w:r w:rsidR="00106A75" w:rsidRPr="00AD02E7">
              <w:rPr>
                <w:sz w:val="28"/>
                <w:szCs w:val="28"/>
              </w:rPr>
              <w:t xml:space="preserve"> </w:t>
            </w:r>
            <w:r w:rsidR="00106A75">
              <w:t>TAK</w:t>
            </w:r>
          </w:p>
        </w:tc>
        <w:tc>
          <w:tcPr>
            <w:tcW w:w="1054" w:type="dxa"/>
          </w:tcPr>
          <w:p w14:paraId="2667D496" w14:textId="237F3951" w:rsidR="00106A75" w:rsidRDefault="00F90C93" w:rsidP="00B74147">
            <w:pPr>
              <w:pStyle w:val="Akapitzlist"/>
              <w:tabs>
                <w:tab w:val="right" w:leader="dot" w:pos="10772"/>
              </w:tabs>
              <w:spacing w:line="480" w:lineRule="auto"/>
              <w:ind w:left="0"/>
            </w:pPr>
            <w:r w:rsidRPr="00BA4F2D">
              <w:rPr>
                <w:sz w:val="28"/>
                <w:szCs w:val="28"/>
              </w:rPr>
              <w:t></w:t>
            </w:r>
            <w:r w:rsidR="00106A75" w:rsidRPr="00AD02E7">
              <w:rPr>
                <w:sz w:val="28"/>
                <w:szCs w:val="28"/>
              </w:rPr>
              <w:t xml:space="preserve"> </w:t>
            </w:r>
            <w:r w:rsidR="00106A75">
              <w:t>NIE</w:t>
            </w:r>
          </w:p>
        </w:tc>
        <w:tc>
          <w:tcPr>
            <w:tcW w:w="4692" w:type="dxa"/>
          </w:tcPr>
          <w:p w14:paraId="78534D63" w14:textId="79F7004A" w:rsidR="00106A75" w:rsidRPr="00015697" w:rsidRDefault="00F90C93" w:rsidP="00B74147">
            <w:pPr>
              <w:pStyle w:val="Akapitzlist"/>
              <w:tabs>
                <w:tab w:val="right" w:leader="dot" w:pos="10772"/>
              </w:tabs>
              <w:spacing w:line="480" w:lineRule="auto"/>
              <w:ind w:left="0"/>
              <w:rPr>
                <w:sz w:val="48"/>
                <w:szCs w:val="48"/>
              </w:rPr>
            </w:pPr>
            <w:r w:rsidRPr="00BA4F2D">
              <w:rPr>
                <w:sz w:val="28"/>
                <w:szCs w:val="28"/>
              </w:rPr>
              <w:t></w:t>
            </w:r>
            <w:r w:rsidR="00106A75" w:rsidRPr="00AD02E7">
              <w:rPr>
                <w:sz w:val="28"/>
                <w:szCs w:val="28"/>
              </w:rPr>
              <w:t xml:space="preserve"> </w:t>
            </w:r>
            <w:r w:rsidR="00106A75">
              <w:t>NIE DOTYCZY (brak punktów)</w:t>
            </w:r>
          </w:p>
        </w:tc>
      </w:tr>
    </w:tbl>
    <w:p w14:paraId="07745F27" w14:textId="7F5C7E6E" w:rsidR="00106A75" w:rsidRPr="00056E03" w:rsidRDefault="005513E4" w:rsidP="005513E4">
      <w:pPr>
        <w:pStyle w:val="Akapitzlist"/>
        <w:numPr>
          <w:ilvl w:val="0"/>
          <w:numId w:val="10"/>
        </w:numPr>
        <w:tabs>
          <w:tab w:val="right" w:leader="dot" w:pos="10772"/>
        </w:tabs>
        <w:spacing w:line="480" w:lineRule="auto"/>
        <w:ind w:left="284" w:hanging="284"/>
        <w:jc w:val="both"/>
        <w:rPr>
          <w:b/>
          <w:bCs/>
        </w:rPr>
      </w:pPr>
      <w:r w:rsidRPr="00056E03">
        <w:rPr>
          <w:b/>
          <w:bCs/>
        </w:rPr>
        <w:t xml:space="preserve">Na działce posadowiono elementy naziemne (np. słupki znacznikowe/kolumny wydmuchowe/studzienki) </w:t>
      </w:r>
    </w:p>
    <w:tbl>
      <w:tblPr>
        <w:tblStyle w:val="Tabela-Siatka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5243"/>
      </w:tblGrid>
      <w:tr w:rsidR="00106A75" w14:paraId="74827CD8" w14:textId="77777777" w:rsidTr="00B74147">
        <w:trPr>
          <w:trHeight w:val="659"/>
        </w:trPr>
        <w:tc>
          <w:tcPr>
            <w:tcW w:w="1134" w:type="dxa"/>
          </w:tcPr>
          <w:p w14:paraId="16730DAC" w14:textId="217797C8" w:rsidR="00106A75" w:rsidRDefault="00F90C93" w:rsidP="00B74147">
            <w:pPr>
              <w:pStyle w:val="Akapitzlist"/>
              <w:tabs>
                <w:tab w:val="right" w:leader="dot" w:pos="10772"/>
              </w:tabs>
              <w:spacing w:line="480" w:lineRule="auto"/>
              <w:ind w:left="0"/>
            </w:pPr>
            <w:r w:rsidRPr="00BA4F2D">
              <w:rPr>
                <w:sz w:val="28"/>
                <w:szCs w:val="28"/>
              </w:rPr>
              <w:t></w:t>
            </w:r>
            <w:r w:rsidR="00106A75" w:rsidRPr="00AD02E7">
              <w:rPr>
                <w:sz w:val="28"/>
                <w:szCs w:val="28"/>
              </w:rPr>
              <w:t xml:space="preserve"> </w:t>
            </w:r>
            <w:r w:rsidR="00106A75">
              <w:t>TAK</w:t>
            </w:r>
          </w:p>
        </w:tc>
        <w:tc>
          <w:tcPr>
            <w:tcW w:w="5243" w:type="dxa"/>
          </w:tcPr>
          <w:p w14:paraId="56E0434B" w14:textId="3F098864" w:rsidR="00106A75" w:rsidRDefault="00E460A4" w:rsidP="00B74147">
            <w:pPr>
              <w:pStyle w:val="Akapitzlist"/>
              <w:tabs>
                <w:tab w:val="right" w:leader="dot" w:pos="10772"/>
              </w:tabs>
              <w:spacing w:line="480" w:lineRule="auto"/>
              <w:ind w:left="0"/>
            </w:pPr>
            <w:r w:rsidRPr="00BA4F2D">
              <w:rPr>
                <w:sz w:val="28"/>
                <w:szCs w:val="28"/>
              </w:rPr>
              <w:t></w:t>
            </w:r>
            <w:r w:rsidR="00106A75" w:rsidRPr="00AD02E7">
              <w:t xml:space="preserve"> </w:t>
            </w:r>
            <w:r w:rsidR="00106A75">
              <w:t>NIE</w:t>
            </w:r>
          </w:p>
        </w:tc>
      </w:tr>
    </w:tbl>
    <w:p w14:paraId="632A6F99" w14:textId="12BC66B2" w:rsidR="005513E4" w:rsidRDefault="005513E4" w:rsidP="00106A75">
      <w:pPr>
        <w:pStyle w:val="Akapitzlist"/>
        <w:tabs>
          <w:tab w:val="right" w:leader="dot" w:pos="10772"/>
        </w:tabs>
        <w:spacing w:line="480" w:lineRule="auto"/>
        <w:ind w:left="284"/>
        <w:jc w:val="both"/>
      </w:pPr>
      <w:r>
        <w:t>OPIS (rodzaj, ilość sztuk, charakterystyka</w:t>
      </w:r>
      <w:r w:rsidR="00C86A88">
        <w:t xml:space="preserve">, </w:t>
      </w:r>
      <w:r w:rsidR="004634A0">
        <w:t xml:space="preserve">orientacyjna </w:t>
      </w:r>
      <w:r w:rsidR="00C86A88">
        <w:t>lokalizacja</w:t>
      </w:r>
      <w:r>
        <w:t>):</w:t>
      </w:r>
    </w:p>
    <w:p w14:paraId="6E081B9E" w14:textId="77777777" w:rsidR="005513E4" w:rsidRPr="00A27D77" w:rsidRDefault="005513E4" w:rsidP="005513E4">
      <w:pPr>
        <w:pStyle w:val="Akapitzlist"/>
        <w:tabs>
          <w:tab w:val="right" w:leader="dot" w:pos="10772"/>
        </w:tabs>
        <w:spacing w:line="480" w:lineRule="auto"/>
        <w:ind w:left="284"/>
        <w:jc w:val="both"/>
      </w:pPr>
      <w:r w:rsidRPr="00A27D77">
        <w:t>………</w:t>
      </w: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Start w:id="25" w:name="_Hlk65658400"/>
      <w:r>
        <w:t>………………………………………………………………………………………………………………………………………….</w:t>
      </w:r>
      <w:bookmarkEnd w:id="25"/>
    </w:p>
    <w:p w14:paraId="481870D6" w14:textId="325F45E7" w:rsidR="005513E4" w:rsidRPr="00056E03" w:rsidRDefault="005513E4" w:rsidP="005513E4">
      <w:pPr>
        <w:pStyle w:val="Akapitzlist"/>
        <w:numPr>
          <w:ilvl w:val="0"/>
          <w:numId w:val="10"/>
        </w:numPr>
        <w:tabs>
          <w:tab w:val="right" w:leader="dot" w:pos="10772"/>
        </w:tabs>
        <w:spacing w:line="480" w:lineRule="auto"/>
        <w:jc w:val="both"/>
        <w:rPr>
          <w:b/>
          <w:bCs/>
        </w:rPr>
      </w:pPr>
      <w:r w:rsidRPr="00056E03">
        <w:rPr>
          <w:b/>
          <w:bCs/>
        </w:rPr>
        <w:t>Podczas realizacji robót wystąpiły szkody poza pasem montażowym</w:t>
      </w:r>
      <w:r w:rsidR="008B0047" w:rsidRPr="00056E03">
        <w:rPr>
          <w:b/>
          <w:bCs/>
        </w:rPr>
        <w:t>:</w:t>
      </w:r>
    </w:p>
    <w:tbl>
      <w:tblPr>
        <w:tblStyle w:val="Tabela-Siatka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5243"/>
      </w:tblGrid>
      <w:tr w:rsidR="00106A75" w14:paraId="4D1AFA93" w14:textId="77777777" w:rsidTr="00B74147">
        <w:trPr>
          <w:trHeight w:val="659"/>
        </w:trPr>
        <w:tc>
          <w:tcPr>
            <w:tcW w:w="1134" w:type="dxa"/>
          </w:tcPr>
          <w:p w14:paraId="7B7DAA11" w14:textId="18029056" w:rsidR="00106A75" w:rsidRDefault="00E460A4" w:rsidP="00B74147">
            <w:pPr>
              <w:pStyle w:val="Akapitzlist"/>
              <w:tabs>
                <w:tab w:val="right" w:leader="dot" w:pos="10772"/>
              </w:tabs>
              <w:spacing w:line="480" w:lineRule="auto"/>
              <w:ind w:left="0"/>
            </w:pPr>
            <w:r w:rsidRPr="00BA4F2D">
              <w:rPr>
                <w:sz w:val="28"/>
                <w:szCs w:val="28"/>
              </w:rPr>
              <w:t></w:t>
            </w:r>
            <w:r w:rsidR="00106A75">
              <w:t xml:space="preserve"> TAK</w:t>
            </w:r>
          </w:p>
        </w:tc>
        <w:tc>
          <w:tcPr>
            <w:tcW w:w="5243" w:type="dxa"/>
          </w:tcPr>
          <w:p w14:paraId="1EF23654" w14:textId="6F866171" w:rsidR="00106A75" w:rsidRDefault="00E460A4" w:rsidP="00B74147">
            <w:pPr>
              <w:pStyle w:val="Akapitzlist"/>
              <w:tabs>
                <w:tab w:val="right" w:leader="dot" w:pos="10772"/>
              </w:tabs>
              <w:spacing w:line="480" w:lineRule="auto"/>
              <w:ind w:left="0"/>
            </w:pPr>
            <w:r w:rsidRPr="00BA4F2D">
              <w:rPr>
                <w:sz w:val="28"/>
                <w:szCs w:val="28"/>
              </w:rPr>
              <w:t></w:t>
            </w:r>
            <w:r w:rsidR="00106A75">
              <w:t xml:space="preserve"> NIE</w:t>
            </w:r>
          </w:p>
        </w:tc>
      </w:tr>
    </w:tbl>
    <w:p w14:paraId="5CC8E2B2" w14:textId="61EE12AC" w:rsidR="005513E4" w:rsidRDefault="005513E4" w:rsidP="005513E4">
      <w:pPr>
        <w:pStyle w:val="Akapitzlist"/>
        <w:tabs>
          <w:tab w:val="right" w:leader="dot" w:pos="10772"/>
        </w:tabs>
        <w:spacing w:line="480" w:lineRule="auto"/>
        <w:ind w:left="360"/>
        <w:jc w:val="both"/>
      </w:pPr>
      <w:r>
        <w:t>szkoda została zrekompensowana przez Wykonawcę Robót</w:t>
      </w:r>
      <w:r w:rsidR="008B0047">
        <w:t>:</w:t>
      </w:r>
    </w:p>
    <w:tbl>
      <w:tblPr>
        <w:tblStyle w:val="Tabela-Siatka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2"/>
        <w:gridCol w:w="1054"/>
        <w:gridCol w:w="4692"/>
      </w:tblGrid>
      <w:tr w:rsidR="00106A75" w14:paraId="7DC65882" w14:textId="314FB42A" w:rsidTr="00106A75">
        <w:trPr>
          <w:trHeight w:val="659"/>
        </w:trPr>
        <w:tc>
          <w:tcPr>
            <w:tcW w:w="1072" w:type="dxa"/>
          </w:tcPr>
          <w:p w14:paraId="46F451E5" w14:textId="0A75D80A" w:rsidR="00106A75" w:rsidRDefault="00E460A4" w:rsidP="00B74147">
            <w:pPr>
              <w:pStyle w:val="Akapitzlist"/>
              <w:tabs>
                <w:tab w:val="right" w:leader="dot" w:pos="10772"/>
              </w:tabs>
              <w:spacing w:line="480" w:lineRule="auto"/>
              <w:ind w:left="0"/>
            </w:pPr>
            <w:r w:rsidRPr="00BA4F2D">
              <w:rPr>
                <w:sz w:val="28"/>
                <w:szCs w:val="28"/>
              </w:rPr>
              <w:t></w:t>
            </w:r>
            <w:r w:rsidR="00106A75">
              <w:t xml:space="preserve"> TAK</w:t>
            </w:r>
          </w:p>
        </w:tc>
        <w:tc>
          <w:tcPr>
            <w:tcW w:w="1054" w:type="dxa"/>
          </w:tcPr>
          <w:p w14:paraId="25F687D9" w14:textId="680C96E3" w:rsidR="00106A75" w:rsidRDefault="00E460A4" w:rsidP="00B74147">
            <w:pPr>
              <w:pStyle w:val="Akapitzlist"/>
              <w:tabs>
                <w:tab w:val="right" w:leader="dot" w:pos="10772"/>
              </w:tabs>
              <w:spacing w:line="480" w:lineRule="auto"/>
              <w:ind w:left="0"/>
            </w:pPr>
            <w:r w:rsidRPr="00BA4F2D">
              <w:rPr>
                <w:sz w:val="28"/>
                <w:szCs w:val="28"/>
              </w:rPr>
              <w:t></w:t>
            </w:r>
            <w:r w:rsidR="00106A75">
              <w:t xml:space="preserve"> NIE</w:t>
            </w:r>
          </w:p>
        </w:tc>
        <w:tc>
          <w:tcPr>
            <w:tcW w:w="4692" w:type="dxa"/>
          </w:tcPr>
          <w:p w14:paraId="59BF7397" w14:textId="5A5EE3B8" w:rsidR="00106A75" w:rsidRPr="00015697" w:rsidRDefault="00E460A4" w:rsidP="00B74147">
            <w:pPr>
              <w:pStyle w:val="Akapitzlist"/>
              <w:tabs>
                <w:tab w:val="right" w:leader="dot" w:pos="10772"/>
              </w:tabs>
              <w:spacing w:line="480" w:lineRule="auto"/>
              <w:ind w:left="0"/>
              <w:rPr>
                <w:sz w:val="48"/>
                <w:szCs w:val="48"/>
              </w:rPr>
            </w:pPr>
            <w:r w:rsidRPr="00BA4F2D">
              <w:rPr>
                <w:sz w:val="28"/>
                <w:szCs w:val="28"/>
              </w:rPr>
              <w:t></w:t>
            </w:r>
            <w:r w:rsidR="00106A75" w:rsidRPr="00C05D88">
              <w:rPr>
                <w:sz w:val="28"/>
                <w:szCs w:val="28"/>
              </w:rPr>
              <w:t xml:space="preserve"> </w:t>
            </w:r>
            <w:r w:rsidR="00106A75">
              <w:t>NIE DOTYCZY</w:t>
            </w:r>
          </w:p>
        </w:tc>
      </w:tr>
    </w:tbl>
    <w:p w14:paraId="6A2CA471" w14:textId="160DEAC8" w:rsidR="00106A75" w:rsidRDefault="00653832" w:rsidP="00653832">
      <w:pPr>
        <w:pStyle w:val="Akapitzlist"/>
        <w:tabs>
          <w:tab w:val="right" w:leader="dot" w:pos="10772"/>
        </w:tabs>
        <w:ind w:left="360"/>
        <w:jc w:val="both"/>
        <w:rPr>
          <w:sz w:val="16"/>
          <w:szCs w:val="16"/>
        </w:rPr>
      </w:pPr>
      <w:r w:rsidRPr="00653832">
        <w:rPr>
          <w:sz w:val="16"/>
          <w:szCs w:val="16"/>
        </w:rPr>
        <w:t>W przypadku wystąpienia szkód poza pasem budowlano montażowym do protokołu należy dołączyć dokument potwierdzający rekompensatę szkody i zawarcie stosownego porozumienia.</w:t>
      </w:r>
    </w:p>
    <w:p w14:paraId="7923DFCE" w14:textId="77777777" w:rsidR="00653832" w:rsidRDefault="00653832" w:rsidP="00653832">
      <w:pPr>
        <w:pStyle w:val="Akapitzlist"/>
        <w:tabs>
          <w:tab w:val="right" w:leader="dot" w:pos="10772"/>
        </w:tabs>
        <w:ind w:left="360"/>
        <w:jc w:val="both"/>
        <w:rPr>
          <w:sz w:val="16"/>
          <w:szCs w:val="16"/>
        </w:rPr>
      </w:pPr>
    </w:p>
    <w:p w14:paraId="226A03FA" w14:textId="77777777" w:rsidR="00652F3E" w:rsidRDefault="00652F3E" w:rsidP="00653832">
      <w:pPr>
        <w:pStyle w:val="Akapitzlist"/>
        <w:tabs>
          <w:tab w:val="right" w:leader="dot" w:pos="10772"/>
        </w:tabs>
        <w:ind w:left="360"/>
        <w:jc w:val="both"/>
        <w:rPr>
          <w:sz w:val="16"/>
          <w:szCs w:val="16"/>
        </w:rPr>
      </w:pPr>
    </w:p>
    <w:p w14:paraId="1CAE49A4" w14:textId="2F9699B6" w:rsidR="005513E4" w:rsidRPr="00056E03" w:rsidRDefault="00106A75" w:rsidP="005513E4">
      <w:pPr>
        <w:pStyle w:val="Akapitzlist"/>
        <w:numPr>
          <w:ilvl w:val="0"/>
          <w:numId w:val="10"/>
        </w:numPr>
        <w:tabs>
          <w:tab w:val="right" w:leader="dot" w:pos="10772"/>
        </w:tabs>
        <w:spacing w:line="480" w:lineRule="auto"/>
        <w:jc w:val="both"/>
        <w:rPr>
          <w:b/>
          <w:bCs/>
        </w:rPr>
      </w:pPr>
      <w:r w:rsidRPr="00056E03">
        <w:rPr>
          <w:b/>
          <w:bCs/>
          <w:u w:val="single"/>
        </w:rPr>
        <w:t>Oświadczenie</w:t>
      </w:r>
      <w:r w:rsidR="005513E4" w:rsidRPr="00056E03">
        <w:rPr>
          <w:b/>
          <w:bCs/>
          <w:u w:val="single"/>
        </w:rPr>
        <w:t xml:space="preserve"> Właściciela:</w:t>
      </w:r>
      <w:r w:rsidR="005513E4" w:rsidRPr="00056E03">
        <w:rPr>
          <w:b/>
          <w:bCs/>
        </w:rPr>
        <w:t xml:space="preserve"> Czy Właściciel nieruchomości dokonał formalnego wyłączenia nieruchomości z przysługujących dopłat do produkcji rolnej? </w:t>
      </w:r>
    </w:p>
    <w:tbl>
      <w:tblPr>
        <w:tblStyle w:val="Tabela-Siatka"/>
        <w:tblW w:w="8221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5"/>
        <w:gridCol w:w="1111"/>
        <w:gridCol w:w="4111"/>
        <w:gridCol w:w="1984"/>
      </w:tblGrid>
      <w:tr w:rsidR="005E39E9" w14:paraId="3AE2458B" w14:textId="5987B6D5" w:rsidTr="005E39E9">
        <w:trPr>
          <w:trHeight w:val="659"/>
        </w:trPr>
        <w:tc>
          <w:tcPr>
            <w:tcW w:w="1015" w:type="dxa"/>
          </w:tcPr>
          <w:p w14:paraId="7840CB9D" w14:textId="57296B6D" w:rsidR="005E39E9" w:rsidRDefault="00E460A4" w:rsidP="00B74147">
            <w:pPr>
              <w:pStyle w:val="Akapitzlist"/>
              <w:tabs>
                <w:tab w:val="right" w:leader="dot" w:pos="10772"/>
              </w:tabs>
              <w:spacing w:line="480" w:lineRule="auto"/>
              <w:ind w:left="0"/>
            </w:pPr>
            <w:r w:rsidRPr="00BA4F2D">
              <w:rPr>
                <w:sz w:val="28"/>
                <w:szCs w:val="28"/>
              </w:rPr>
              <w:t></w:t>
            </w:r>
            <w:r w:rsidR="005E39E9" w:rsidRPr="00C05D88">
              <w:rPr>
                <w:sz w:val="28"/>
                <w:szCs w:val="28"/>
              </w:rPr>
              <w:t xml:space="preserve"> </w:t>
            </w:r>
            <w:r w:rsidR="005E39E9">
              <w:t>TAK</w:t>
            </w:r>
          </w:p>
        </w:tc>
        <w:tc>
          <w:tcPr>
            <w:tcW w:w="1111" w:type="dxa"/>
          </w:tcPr>
          <w:p w14:paraId="68D04230" w14:textId="25BF27A0" w:rsidR="005E39E9" w:rsidRDefault="00E460A4" w:rsidP="00B74147">
            <w:pPr>
              <w:pStyle w:val="Akapitzlist"/>
              <w:tabs>
                <w:tab w:val="right" w:leader="dot" w:pos="10772"/>
              </w:tabs>
              <w:spacing w:line="480" w:lineRule="auto"/>
              <w:ind w:left="0"/>
            </w:pPr>
            <w:r w:rsidRPr="00BA4F2D">
              <w:rPr>
                <w:sz w:val="28"/>
                <w:szCs w:val="28"/>
              </w:rPr>
              <w:t></w:t>
            </w:r>
            <w:r w:rsidR="005E39E9" w:rsidRPr="00C05D88">
              <w:rPr>
                <w:sz w:val="28"/>
                <w:szCs w:val="28"/>
              </w:rPr>
              <w:t xml:space="preserve"> </w:t>
            </w:r>
            <w:r w:rsidR="005E39E9">
              <w:t>NIE</w:t>
            </w:r>
          </w:p>
        </w:tc>
        <w:tc>
          <w:tcPr>
            <w:tcW w:w="4111" w:type="dxa"/>
          </w:tcPr>
          <w:p w14:paraId="18882AE5" w14:textId="45E59388" w:rsidR="005E39E9" w:rsidRPr="00015697" w:rsidRDefault="00E460A4" w:rsidP="00B74147">
            <w:pPr>
              <w:pStyle w:val="Akapitzlist"/>
              <w:tabs>
                <w:tab w:val="right" w:leader="dot" w:pos="10772"/>
              </w:tabs>
              <w:spacing w:line="480" w:lineRule="auto"/>
              <w:ind w:left="0"/>
              <w:rPr>
                <w:sz w:val="48"/>
                <w:szCs w:val="48"/>
              </w:rPr>
            </w:pPr>
            <w:r w:rsidRPr="00BA4F2D">
              <w:rPr>
                <w:sz w:val="28"/>
                <w:szCs w:val="28"/>
              </w:rPr>
              <w:t></w:t>
            </w:r>
            <w:r w:rsidR="005E39E9">
              <w:t xml:space="preserve"> NIE DOTYCZY – BRAK DANYCH</w:t>
            </w:r>
          </w:p>
        </w:tc>
        <w:tc>
          <w:tcPr>
            <w:tcW w:w="1984" w:type="dxa"/>
          </w:tcPr>
          <w:p w14:paraId="467DEF48" w14:textId="33B86AE9" w:rsidR="005E39E9" w:rsidRPr="00C05D88" w:rsidRDefault="005E39E9" w:rsidP="00B74147">
            <w:pPr>
              <w:pStyle w:val="Akapitzlist"/>
              <w:tabs>
                <w:tab w:val="right" w:leader="dot" w:pos="10772"/>
              </w:tabs>
              <w:spacing w:line="480" w:lineRule="auto"/>
              <w:ind w:left="0"/>
              <w:rPr>
                <w:sz w:val="28"/>
                <w:szCs w:val="28"/>
              </w:rPr>
            </w:pPr>
          </w:p>
        </w:tc>
      </w:tr>
    </w:tbl>
    <w:p w14:paraId="654BE1C8" w14:textId="58274531" w:rsidR="005513E4" w:rsidRDefault="005513E4" w:rsidP="005513E4">
      <w:pPr>
        <w:pStyle w:val="Akapitzlist"/>
        <w:tabs>
          <w:tab w:val="right" w:leader="dot" w:pos="10772"/>
        </w:tabs>
        <w:spacing w:line="480" w:lineRule="auto"/>
        <w:ind w:left="360"/>
        <w:jc w:val="both"/>
      </w:pPr>
      <w:r>
        <w:t xml:space="preserve">Za jaki okres?………………………………………………………………………………….……………………………..….. </w:t>
      </w:r>
    </w:p>
    <w:p w14:paraId="2B21A141" w14:textId="21DD6FDD" w:rsidR="005513E4" w:rsidRDefault="005513E4" w:rsidP="005513E4">
      <w:pPr>
        <w:pStyle w:val="Akapitzlist"/>
        <w:tabs>
          <w:tab w:val="right" w:leader="dot" w:pos="10772"/>
        </w:tabs>
        <w:spacing w:line="480" w:lineRule="auto"/>
        <w:ind w:left="360"/>
        <w:jc w:val="both"/>
      </w:pPr>
      <w:r>
        <w:t>Z jakiego programu?.......................................................................................................................................................</w:t>
      </w:r>
    </w:p>
    <w:p w14:paraId="44340E29" w14:textId="29730453" w:rsidR="005513E4" w:rsidRDefault="005513E4" w:rsidP="005513E4">
      <w:pPr>
        <w:pStyle w:val="Akapitzlist"/>
        <w:tabs>
          <w:tab w:val="right" w:leader="dot" w:pos="10772"/>
        </w:tabs>
        <w:spacing w:line="480" w:lineRule="auto"/>
        <w:ind w:left="360"/>
        <w:jc w:val="both"/>
      </w:pPr>
      <w:r>
        <w:t>Właściciel na potwierdzenie przedłożył dokumenty potwierdzające powyższe</w:t>
      </w:r>
      <w:r w:rsidR="00653832">
        <w:t>:</w:t>
      </w:r>
    </w:p>
    <w:tbl>
      <w:tblPr>
        <w:tblStyle w:val="Tabela-Siatka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2"/>
        <w:gridCol w:w="1054"/>
        <w:gridCol w:w="4692"/>
      </w:tblGrid>
      <w:tr w:rsidR="00653832" w:rsidRPr="00015697" w14:paraId="54ABD571" w14:textId="77777777" w:rsidTr="00900411">
        <w:trPr>
          <w:trHeight w:val="659"/>
        </w:trPr>
        <w:tc>
          <w:tcPr>
            <w:tcW w:w="1072" w:type="dxa"/>
          </w:tcPr>
          <w:p w14:paraId="52E60E08" w14:textId="6E73366C" w:rsidR="00653832" w:rsidRDefault="00E460A4" w:rsidP="00900411">
            <w:pPr>
              <w:pStyle w:val="Akapitzlist"/>
              <w:tabs>
                <w:tab w:val="right" w:leader="dot" w:pos="10772"/>
              </w:tabs>
              <w:spacing w:line="480" w:lineRule="auto"/>
              <w:ind w:left="0"/>
            </w:pPr>
            <w:r w:rsidRPr="00BA4F2D">
              <w:rPr>
                <w:sz w:val="28"/>
                <w:szCs w:val="28"/>
              </w:rPr>
              <w:lastRenderedPageBreak/>
              <w:t></w:t>
            </w:r>
            <w:r w:rsidR="00653832" w:rsidRPr="00C05D88">
              <w:rPr>
                <w:sz w:val="28"/>
                <w:szCs w:val="28"/>
              </w:rPr>
              <w:t xml:space="preserve"> </w:t>
            </w:r>
            <w:r w:rsidR="00653832">
              <w:t>TAK</w:t>
            </w:r>
          </w:p>
        </w:tc>
        <w:tc>
          <w:tcPr>
            <w:tcW w:w="1054" w:type="dxa"/>
          </w:tcPr>
          <w:p w14:paraId="5EB53793" w14:textId="57FCF65A" w:rsidR="00653832" w:rsidRDefault="00E460A4" w:rsidP="00900411">
            <w:pPr>
              <w:pStyle w:val="Akapitzlist"/>
              <w:tabs>
                <w:tab w:val="right" w:leader="dot" w:pos="10772"/>
              </w:tabs>
              <w:spacing w:line="480" w:lineRule="auto"/>
              <w:ind w:left="0"/>
            </w:pPr>
            <w:r w:rsidRPr="00BA4F2D">
              <w:rPr>
                <w:sz w:val="28"/>
                <w:szCs w:val="28"/>
              </w:rPr>
              <w:t></w:t>
            </w:r>
            <w:r w:rsidR="00653832" w:rsidRPr="00C05D88">
              <w:rPr>
                <w:sz w:val="28"/>
                <w:szCs w:val="28"/>
              </w:rPr>
              <w:t xml:space="preserve"> </w:t>
            </w:r>
            <w:r w:rsidR="00653832">
              <w:t>NIE</w:t>
            </w:r>
          </w:p>
        </w:tc>
        <w:tc>
          <w:tcPr>
            <w:tcW w:w="4692" w:type="dxa"/>
          </w:tcPr>
          <w:p w14:paraId="6921E71B" w14:textId="3EB191EF" w:rsidR="00653832" w:rsidRPr="00015697" w:rsidRDefault="00E460A4" w:rsidP="00900411">
            <w:pPr>
              <w:pStyle w:val="Akapitzlist"/>
              <w:tabs>
                <w:tab w:val="right" w:leader="dot" w:pos="10772"/>
              </w:tabs>
              <w:spacing w:line="480" w:lineRule="auto"/>
              <w:ind w:left="0"/>
              <w:rPr>
                <w:sz w:val="48"/>
                <w:szCs w:val="48"/>
              </w:rPr>
            </w:pPr>
            <w:r w:rsidRPr="00BA4F2D">
              <w:rPr>
                <w:sz w:val="28"/>
                <w:szCs w:val="28"/>
              </w:rPr>
              <w:t></w:t>
            </w:r>
            <w:r w:rsidR="00653832">
              <w:t xml:space="preserve"> </w:t>
            </w:r>
            <w:r w:rsidR="00A00D52">
              <w:t>NIE DOTYCZY</w:t>
            </w:r>
            <w:r w:rsidR="00056E03">
              <w:t xml:space="preserve"> – BRAK DANYCH</w:t>
            </w:r>
          </w:p>
        </w:tc>
      </w:tr>
    </w:tbl>
    <w:p w14:paraId="415A017E" w14:textId="77777777" w:rsidR="005513E4" w:rsidRDefault="005513E4" w:rsidP="005513E4">
      <w:pPr>
        <w:pStyle w:val="Default"/>
        <w:spacing w:line="480" w:lineRule="auto"/>
        <w:jc w:val="both"/>
        <w:rPr>
          <w:rFonts w:ascii="Century Gothic" w:hAnsi="Century Gothic"/>
          <w:color w:val="auto"/>
          <w:sz w:val="14"/>
          <w:szCs w:val="14"/>
        </w:rPr>
      </w:pPr>
    </w:p>
    <w:p w14:paraId="00BB0CFF" w14:textId="77777777" w:rsidR="005513E4" w:rsidRPr="00A27D77" w:rsidRDefault="005513E4" w:rsidP="005513E4">
      <w:pPr>
        <w:pStyle w:val="Akapitzlist"/>
        <w:numPr>
          <w:ilvl w:val="0"/>
          <w:numId w:val="10"/>
        </w:numPr>
        <w:tabs>
          <w:tab w:val="right" w:leader="dot" w:pos="10772"/>
        </w:tabs>
        <w:spacing w:line="480" w:lineRule="auto"/>
      </w:pPr>
      <w:r w:rsidRPr="00A27D77">
        <w:t>Nieruchomość była udostępniona Wykonawcy Robót od dnia</w:t>
      </w:r>
      <w:r w:rsidRPr="00A27D77">
        <w:tab/>
      </w:r>
    </w:p>
    <w:p w14:paraId="22EE44EA" w14:textId="77777777" w:rsidR="005513E4" w:rsidRPr="00A27D77" w:rsidRDefault="005513E4" w:rsidP="005513E4">
      <w:pPr>
        <w:tabs>
          <w:tab w:val="right" w:leader="dot" w:pos="10772"/>
        </w:tabs>
        <w:spacing w:line="480" w:lineRule="auto"/>
      </w:pPr>
      <w:r w:rsidRPr="00A27D77">
        <w:t>do dnia</w:t>
      </w:r>
      <w:r w:rsidRPr="00A27D77">
        <w:tab/>
      </w:r>
    </w:p>
    <w:p w14:paraId="52F66838" w14:textId="77777777" w:rsidR="007C0381" w:rsidRDefault="007C0381" w:rsidP="007C0381">
      <w:pPr>
        <w:rPr>
          <w:b/>
          <w:u w:val="single"/>
        </w:rPr>
      </w:pPr>
      <w:r w:rsidRPr="00A27D77">
        <w:rPr>
          <w:b/>
          <w:u w:val="single"/>
        </w:rPr>
        <w:t>Podpisy Komisji:</w:t>
      </w:r>
    </w:p>
    <w:p w14:paraId="4DF7FD7F" w14:textId="77777777" w:rsidR="007C0381" w:rsidRDefault="007C0381" w:rsidP="007C0381">
      <w:pPr>
        <w:rPr>
          <w:b/>
          <w:u w:val="single"/>
        </w:rPr>
      </w:pPr>
    </w:p>
    <w:p w14:paraId="42A323B1" w14:textId="77777777" w:rsidR="007C0381" w:rsidRPr="00A27D77" w:rsidRDefault="007C0381" w:rsidP="007C0381">
      <w:pPr>
        <w:rPr>
          <w:b/>
          <w:u w:val="single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1"/>
        <w:gridCol w:w="5381"/>
      </w:tblGrid>
      <w:tr w:rsidR="007C0381" w:rsidRPr="00A27D77" w14:paraId="59E473F5" w14:textId="77777777" w:rsidTr="00900411">
        <w:tc>
          <w:tcPr>
            <w:tcW w:w="5381" w:type="dxa"/>
          </w:tcPr>
          <w:p w14:paraId="079D05C3" w14:textId="4BE8AC0D" w:rsidR="007C0381" w:rsidRDefault="007C0381" w:rsidP="007C0381">
            <w:pPr>
              <w:pStyle w:val="Akapitzlist"/>
              <w:numPr>
                <w:ilvl w:val="0"/>
                <w:numId w:val="20"/>
              </w:numPr>
              <w:spacing w:line="480" w:lineRule="auto"/>
              <w:ind w:left="453" w:hanging="453"/>
            </w:pPr>
            <w:r w:rsidRPr="00A27D77">
              <w:t>…………………………………………………….</w:t>
            </w:r>
          </w:p>
          <w:p w14:paraId="2DF2AFC1" w14:textId="77777777" w:rsidR="007C0381" w:rsidRPr="00A27D77" w:rsidRDefault="007C0381" w:rsidP="00900411">
            <w:pPr>
              <w:pStyle w:val="Akapitzlist"/>
              <w:spacing w:line="480" w:lineRule="auto"/>
              <w:ind w:left="318"/>
            </w:pPr>
            <w:r w:rsidRPr="00A27D77">
              <w:tab/>
            </w:r>
          </w:p>
          <w:p w14:paraId="524D5581" w14:textId="46CC4357" w:rsidR="007C0381" w:rsidRPr="007C0381" w:rsidRDefault="007C0381" w:rsidP="007C0381">
            <w:pPr>
              <w:pStyle w:val="Akapitzlist"/>
              <w:numPr>
                <w:ilvl w:val="0"/>
                <w:numId w:val="20"/>
              </w:numPr>
              <w:spacing w:line="480" w:lineRule="auto"/>
              <w:ind w:left="312" w:hanging="284"/>
              <w:rPr>
                <w:b/>
              </w:rPr>
            </w:pPr>
            <w:r w:rsidRPr="00A27D77">
              <w:t>…………………………………………………….</w:t>
            </w:r>
          </w:p>
          <w:p w14:paraId="7BD62042" w14:textId="77777777" w:rsidR="007C0381" w:rsidRPr="00BF1C1A" w:rsidRDefault="007C0381" w:rsidP="00900411">
            <w:pPr>
              <w:pStyle w:val="Akapitzlist"/>
              <w:rPr>
                <w:b/>
              </w:rPr>
            </w:pPr>
          </w:p>
          <w:p w14:paraId="60A0817B" w14:textId="77777777" w:rsidR="007C0381" w:rsidRPr="00A27D77" w:rsidRDefault="007C0381" w:rsidP="00900411">
            <w:pPr>
              <w:pStyle w:val="Akapitzlist"/>
              <w:spacing w:line="480" w:lineRule="auto"/>
              <w:ind w:left="318"/>
              <w:rPr>
                <w:b/>
              </w:rPr>
            </w:pPr>
          </w:p>
          <w:p w14:paraId="08942F1E" w14:textId="77777777" w:rsidR="007C0381" w:rsidRPr="00A27D77" w:rsidRDefault="007C0381" w:rsidP="007C0381">
            <w:pPr>
              <w:pStyle w:val="Akapitzlist"/>
              <w:numPr>
                <w:ilvl w:val="0"/>
                <w:numId w:val="20"/>
              </w:numPr>
              <w:spacing w:line="480" w:lineRule="auto"/>
              <w:ind w:left="318" w:hanging="284"/>
              <w:rPr>
                <w:b/>
              </w:rPr>
            </w:pPr>
            <w:r w:rsidRPr="00A27D77">
              <w:t>…………………………………………………….</w:t>
            </w:r>
          </w:p>
        </w:tc>
        <w:tc>
          <w:tcPr>
            <w:tcW w:w="5381" w:type="dxa"/>
          </w:tcPr>
          <w:p w14:paraId="37E046CC" w14:textId="77777777" w:rsidR="007C0381" w:rsidRDefault="007C0381" w:rsidP="007C0381">
            <w:pPr>
              <w:pStyle w:val="Akapitzlist"/>
              <w:numPr>
                <w:ilvl w:val="0"/>
                <w:numId w:val="20"/>
              </w:numPr>
              <w:spacing w:line="480" w:lineRule="auto"/>
              <w:ind w:left="316" w:hanging="283"/>
            </w:pPr>
            <w:r w:rsidRPr="00A27D77">
              <w:t>…………………………………………………….</w:t>
            </w:r>
          </w:p>
          <w:p w14:paraId="3208E317" w14:textId="77777777" w:rsidR="007C0381" w:rsidRPr="00A27D77" w:rsidRDefault="007C0381" w:rsidP="00900411">
            <w:pPr>
              <w:pStyle w:val="Akapitzlist"/>
              <w:spacing w:line="480" w:lineRule="auto"/>
              <w:ind w:left="316"/>
            </w:pPr>
            <w:r w:rsidRPr="00A27D77">
              <w:tab/>
            </w:r>
          </w:p>
          <w:p w14:paraId="19FCC12D" w14:textId="77777777" w:rsidR="007C0381" w:rsidRPr="00BF1C1A" w:rsidRDefault="007C0381" w:rsidP="007C0381">
            <w:pPr>
              <w:pStyle w:val="Akapitzlist"/>
              <w:numPr>
                <w:ilvl w:val="0"/>
                <w:numId w:val="20"/>
              </w:numPr>
              <w:spacing w:line="480" w:lineRule="auto"/>
              <w:ind w:left="316" w:hanging="283"/>
              <w:rPr>
                <w:b/>
              </w:rPr>
            </w:pPr>
            <w:r w:rsidRPr="00A27D77">
              <w:t>…………………………………………………….</w:t>
            </w:r>
          </w:p>
          <w:p w14:paraId="108B8A55" w14:textId="77777777" w:rsidR="007C0381" w:rsidRPr="00BF1C1A" w:rsidRDefault="007C0381" w:rsidP="00900411">
            <w:pPr>
              <w:pStyle w:val="Akapitzlist"/>
              <w:rPr>
                <w:b/>
              </w:rPr>
            </w:pPr>
          </w:p>
          <w:p w14:paraId="54468E15" w14:textId="77777777" w:rsidR="007C0381" w:rsidRPr="00A27D77" w:rsidRDefault="007C0381" w:rsidP="00900411">
            <w:pPr>
              <w:pStyle w:val="Akapitzlist"/>
              <w:spacing w:line="480" w:lineRule="auto"/>
              <w:ind w:left="316"/>
              <w:rPr>
                <w:b/>
              </w:rPr>
            </w:pPr>
          </w:p>
          <w:p w14:paraId="31C5A61A" w14:textId="77777777" w:rsidR="007C0381" w:rsidRDefault="007C0381" w:rsidP="007C0381">
            <w:pPr>
              <w:pStyle w:val="Akapitzlist"/>
              <w:numPr>
                <w:ilvl w:val="0"/>
                <w:numId w:val="20"/>
              </w:numPr>
              <w:spacing w:line="480" w:lineRule="auto"/>
              <w:ind w:left="316" w:hanging="283"/>
            </w:pPr>
            <w:r w:rsidRPr="00A27D77">
              <w:t>…………………………………………………….</w:t>
            </w:r>
          </w:p>
          <w:p w14:paraId="0682118F" w14:textId="77777777" w:rsidR="007C0381" w:rsidRPr="00A27D77" w:rsidRDefault="007C0381" w:rsidP="00900411">
            <w:pPr>
              <w:pStyle w:val="Akapitzlist"/>
              <w:spacing w:line="480" w:lineRule="auto"/>
              <w:ind w:left="316"/>
            </w:pPr>
          </w:p>
          <w:p w14:paraId="46E853D2" w14:textId="77777777" w:rsidR="007C0381" w:rsidRPr="00A27D77" w:rsidRDefault="007C0381" w:rsidP="00900411">
            <w:pPr>
              <w:spacing w:line="480" w:lineRule="auto"/>
              <w:rPr>
                <w:b/>
              </w:rPr>
            </w:pPr>
            <w:r w:rsidRPr="00A27D77">
              <w:rPr>
                <w:b/>
              </w:rPr>
              <w:t xml:space="preserve">Data </w:t>
            </w:r>
            <w:r w:rsidRPr="00A27D77">
              <w:t>…………………………………………………</w:t>
            </w:r>
          </w:p>
        </w:tc>
      </w:tr>
    </w:tbl>
    <w:p w14:paraId="4D402D3B" w14:textId="77777777" w:rsidR="0002684C" w:rsidRDefault="0002684C" w:rsidP="00714AB8">
      <w:pPr>
        <w:spacing w:line="480" w:lineRule="auto"/>
        <w:jc w:val="center"/>
        <w:rPr>
          <w:b/>
          <w:u w:val="single"/>
        </w:rPr>
      </w:pPr>
    </w:p>
    <w:p w14:paraId="695C0F45" w14:textId="77777777" w:rsidR="001D5F90" w:rsidRDefault="001D5F90" w:rsidP="00714AB8">
      <w:pPr>
        <w:spacing w:line="480" w:lineRule="auto"/>
        <w:jc w:val="center"/>
        <w:rPr>
          <w:b/>
          <w:u w:val="single"/>
        </w:rPr>
      </w:pPr>
    </w:p>
    <w:p w14:paraId="47F0EC1B" w14:textId="77777777" w:rsidR="001D5F90" w:rsidRDefault="001D5F90" w:rsidP="00714AB8">
      <w:pPr>
        <w:spacing w:line="480" w:lineRule="auto"/>
        <w:jc w:val="center"/>
        <w:rPr>
          <w:b/>
          <w:u w:val="single"/>
        </w:rPr>
      </w:pPr>
    </w:p>
    <w:p w14:paraId="5EF742A2" w14:textId="77777777" w:rsidR="001D5F90" w:rsidRDefault="001D5F90" w:rsidP="00714AB8">
      <w:pPr>
        <w:spacing w:line="480" w:lineRule="auto"/>
        <w:jc w:val="center"/>
        <w:rPr>
          <w:b/>
          <w:u w:val="single"/>
        </w:rPr>
      </w:pPr>
    </w:p>
    <w:p w14:paraId="34BA3E52" w14:textId="77777777" w:rsidR="00E420E5" w:rsidRDefault="00E420E5" w:rsidP="00714AB8">
      <w:pPr>
        <w:spacing w:line="480" w:lineRule="auto"/>
        <w:jc w:val="center"/>
        <w:rPr>
          <w:b/>
          <w:u w:val="single"/>
        </w:rPr>
        <w:sectPr w:rsidR="00E420E5" w:rsidSect="00510B1F">
          <w:pgSz w:w="11906" w:h="16838" w:code="9"/>
          <w:pgMar w:top="851" w:right="567" w:bottom="1134" w:left="567" w:header="357" w:footer="397" w:gutter="0"/>
          <w:cols w:space="708"/>
          <w:titlePg/>
          <w:docGrid w:linePitch="360"/>
        </w:sectPr>
      </w:pPr>
    </w:p>
    <w:tbl>
      <w:tblPr>
        <w:tblStyle w:val="Tabela-Siatka"/>
        <w:tblW w:w="0" w:type="auto"/>
        <w:shd w:val="clear" w:color="auto" w:fill="FBD4B4" w:themeFill="accent6" w:themeFillTint="66"/>
        <w:tblLook w:val="04A0" w:firstRow="1" w:lastRow="0" w:firstColumn="1" w:lastColumn="0" w:noHBand="0" w:noVBand="1"/>
      </w:tblPr>
      <w:tblGrid>
        <w:gridCol w:w="10762"/>
      </w:tblGrid>
      <w:tr w:rsidR="007C0381" w:rsidRPr="007C0381" w14:paraId="7AC6237A" w14:textId="77777777" w:rsidTr="007C0381">
        <w:tc>
          <w:tcPr>
            <w:tcW w:w="10762" w:type="dxa"/>
            <w:shd w:val="clear" w:color="auto" w:fill="FBD4B4" w:themeFill="accent6" w:themeFillTint="66"/>
          </w:tcPr>
          <w:p w14:paraId="1E9FFD53" w14:textId="77777777" w:rsidR="007C0381" w:rsidRPr="007C0381" w:rsidRDefault="007C0381" w:rsidP="00465F60">
            <w:pPr>
              <w:spacing w:line="480" w:lineRule="auto"/>
              <w:jc w:val="center"/>
              <w:rPr>
                <w:b/>
                <w:u w:val="single"/>
              </w:rPr>
            </w:pPr>
            <w:r w:rsidRPr="007C0381">
              <w:rPr>
                <w:b/>
                <w:u w:val="single"/>
              </w:rPr>
              <w:lastRenderedPageBreak/>
              <w:t>Część III. Podsumowanie</w:t>
            </w:r>
          </w:p>
        </w:tc>
      </w:tr>
    </w:tbl>
    <w:p w14:paraId="4B9F6A10" w14:textId="77777777" w:rsidR="007C0381" w:rsidRDefault="007C0381" w:rsidP="00714AB8">
      <w:pPr>
        <w:spacing w:line="480" w:lineRule="auto"/>
        <w:rPr>
          <w:b/>
          <w:u w:val="single"/>
        </w:rPr>
      </w:pPr>
      <w:bookmarkStart w:id="26" w:name="_Hlk116479056"/>
    </w:p>
    <w:p w14:paraId="446B0145" w14:textId="626B92A2" w:rsidR="00714AB8" w:rsidRPr="00714AB8" w:rsidRDefault="00714AB8" w:rsidP="00AC3762">
      <w:pPr>
        <w:spacing w:line="480" w:lineRule="auto"/>
        <w:jc w:val="center"/>
        <w:rPr>
          <w:b/>
          <w:u w:val="single"/>
        </w:rPr>
      </w:pPr>
      <w:r>
        <w:rPr>
          <w:b/>
          <w:u w:val="single"/>
        </w:rPr>
        <w:t>OŚWIADCZENIE WŁAŚCICIELA:</w:t>
      </w:r>
      <w:bookmarkEnd w:id="26"/>
    </w:p>
    <w:p w14:paraId="5D0D52FF" w14:textId="6ABC041B" w:rsidR="005513E4" w:rsidRPr="00A27D77" w:rsidRDefault="005513E4" w:rsidP="005513E4">
      <w:pPr>
        <w:spacing w:line="480" w:lineRule="auto"/>
        <w:jc w:val="both"/>
        <w:rPr>
          <w:b/>
        </w:rPr>
      </w:pPr>
      <w:r w:rsidRPr="00CF1400">
        <w:rPr>
          <w:b/>
        </w:rPr>
        <w:t xml:space="preserve">Oświadczam, że nieruchomość po zakończeniu prac </w:t>
      </w:r>
      <w:r w:rsidR="00771498">
        <w:rPr>
          <w:b/>
        </w:rPr>
        <w:t>remontowych</w:t>
      </w:r>
      <w:r w:rsidRPr="00CF1400">
        <w:rPr>
          <w:b/>
        </w:rPr>
        <w:t xml:space="preserve"> została przywrócona do właściwego stanu </w:t>
      </w:r>
      <w:r w:rsidRPr="005B6462">
        <w:rPr>
          <w:b/>
          <w:u w:val="single"/>
        </w:rPr>
        <w:t>w tym prawidłowo zahumusowana</w:t>
      </w:r>
      <w:r w:rsidR="00771498">
        <w:rPr>
          <w:b/>
        </w:rPr>
        <w:t xml:space="preserve"> (wykreślić jeśli nie dotyczy)</w:t>
      </w:r>
      <w:r w:rsidRPr="00CF1400">
        <w:rPr>
          <w:b/>
        </w:rPr>
        <w:t>, wyrównana i uporządkowana. Równocześnie oświadczam, że nie wnoszę żadnych zastrzeżeń w zakresie stanu nieruchomości po zakończonych pracach budowlanych.</w:t>
      </w:r>
    </w:p>
    <w:p w14:paraId="6335D7A0" w14:textId="77777777" w:rsidR="005513E4" w:rsidRPr="00A27D77" w:rsidRDefault="005513E4" w:rsidP="005513E4">
      <w:pPr>
        <w:tabs>
          <w:tab w:val="left" w:pos="1970"/>
        </w:tabs>
        <w:spacing w:line="480" w:lineRule="auto"/>
        <w:jc w:val="both"/>
      </w:pPr>
    </w:p>
    <w:p w14:paraId="239E10E9" w14:textId="77777777" w:rsidR="005513E4" w:rsidRPr="00A27D77" w:rsidRDefault="005513E4" w:rsidP="005513E4">
      <w:pPr>
        <w:pStyle w:val="Default"/>
        <w:spacing w:line="480" w:lineRule="auto"/>
        <w:rPr>
          <w:rFonts w:ascii="Century Gothic" w:hAnsi="Century Gothic"/>
          <w:color w:val="auto"/>
          <w:sz w:val="20"/>
          <w:szCs w:val="20"/>
        </w:rPr>
      </w:pPr>
      <w:r w:rsidRPr="00A27D77">
        <w:rPr>
          <w:rFonts w:ascii="Century Gothic" w:hAnsi="Century Gothic"/>
          <w:color w:val="auto"/>
          <w:sz w:val="20"/>
          <w:szCs w:val="20"/>
        </w:rPr>
        <w:t>………………..…………………. dnia ………………..……</w:t>
      </w:r>
      <w:r w:rsidRPr="00A27D77">
        <w:rPr>
          <w:rFonts w:ascii="Century Gothic" w:hAnsi="Century Gothic"/>
          <w:color w:val="auto"/>
          <w:sz w:val="20"/>
          <w:szCs w:val="20"/>
        </w:rPr>
        <w:tab/>
      </w:r>
      <w:r w:rsidRPr="00A27D77">
        <w:rPr>
          <w:rFonts w:ascii="Century Gothic" w:hAnsi="Century Gothic"/>
          <w:color w:val="auto"/>
          <w:sz w:val="20"/>
          <w:szCs w:val="20"/>
        </w:rPr>
        <w:tab/>
      </w:r>
      <w:r w:rsidRPr="00A27D77">
        <w:rPr>
          <w:rFonts w:ascii="Century Gothic" w:hAnsi="Century Gothic"/>
          <w:color w:val="auto"/>
          <w:sz w:val="20"/>
          <w:szCs w:val="20"/>
        </w:rPr>
        <w:tab/>
        <w:t xml:space="preserve">  ………………..…………………………….</w:t>
      </w:r>
    </w:p>
    <w:p w14:paraId="01FB70D2" w14:textId="77777777" w:rsidR="005513E4" w:rsidRPr="00A27D77" w:rsidRDefault="005513E4" w:rsidP="005513E4">
      <w:pPr>
        <w:pStyle w:val="Default"/>
        <w:spacing w:line="480" w:lineRule="auto"/>
        <w:ind w:firstLine="7655"/>
        <w:rPr>
          <w:rFonts w:ascii="Century Gothic" w:hAnsi="Century Gothic"/>
          <w:color w:val="auto"/>
          <w:sz w:val="20"/>
          <w:szCs w:val="20"/>
        </w:rPr>
      </w:pPr>
      <w:r w:rsidRPr="00A27D77">
        <w:rPr>
          <w:rFonts w:ascii="Century Gothic" w:hAnsi="Century Gothic"/>
          <w:color w:val="auto"/>
          <w:sz w:val="20"/>
          <w:szCs w:val="20"/>
        </w:rPr>
        <w:t>Właściciel/</w:t>
      </w:r>
      <w:r>
        <w:rPr>
          <w:rFonts w:ascii="Century Gothic" w:hAnsi="Century Gothic"/>
          <w:color w:val="auto"/>
          <w:sz w:val="20"/>
          <w:szCs w:val="20"/>
        </w:rPr>
        <w:t>Pełnomocnik*</w:t>
      </w:r>
      <w:r w:rsidRPr="00A27D77">
        <w:rPr>
          <w:rFonts w:ascii="Century Gothic" w:hAnsi="Century Gothic"/>
          <w:color w:val="auto"/>
          <w:sz w:val="20"/>
          <w:szCs w:val="20"/>
        </w:rPr>
        <w:t xml:space="preserve">  </w:t>
      </w:r>
    </w:p>
    <w:p w14:paraId="37A75AAA" w14:textId="77777777" w:rsidR="00AC3762" w:rsidRDefault="00AC3762" w:rsidP="00AC3762">
      <w:pPr>
        <w:tabs>
          <w:tab w:val="left" w:pos="1970"/>
        </w:tabs>
        <w:spacing w:line="480" w:lineRule="auto"/>
        <w:jc w:val="center"/>
        <w:rPr>
          <w:b/>
          <w:u w:val="single"/>
        </w:rPr>
      </w:pPr>
    </w:p>
    <w:p w14:paraId="74FD9476" w14:textId="78964378" w:rsidR="00714AB8" w:rsidRDefault="00714AB8" w:rsidP="00AC3762">
      <w:pPr>
        <w:tabs>
          <w:tab w:val="left" w:pos="1970"/>
        </w:tabs>
        <w:spacing w:line="480" w:lineRule="auto"/>
        <w:jc w:val="center"/>
        <w:rPr>
          <w:b/>
          <w:u w:val="single"/>
        </w:rPr>
      </w:pPr>
      <w:r>
        <w:rPr>
          <w:b/>
          <w:u w:val="single"/>
        </w:rPr>
        <w:t>OŚWIADCZENIE GEODETY:</w:t>
      </w:r>
    </w:p>
    <w:p w14:paraId="17B7F87E" w14:textId="56F004DC" w:rsidR="00714AB8" w:rsidRPr="00714AB8" w:rsidRDefault="00714AB8" w:rsidP="00E420E5">
      <w:pPr>
        <w:tabs>
          <w:tab w:val="left" w:pos="1970"/>
        </w:tabs>
        <w:spacing w:line="480" w:lineRule="auto"/>
        <w:jc w:val="both"/>
        <w:rPr>
          <w:b/>
        </w:rPr>
      </w:pPr>
      <w:r w:rsidRPr="00714AB8">
        <w:rPr>
          <w:b/>
        </w:rPr>
        <w:t>Oświadczam, że zawarte w protokole powierzchnie zajętości terenu w szczególności powierzchnia strefy kontrolowanej</w:t>
      </w:r>
      <w:r w:rsidR="00AC3762">
        <w:rPr>
          <w:b/>
        </w:rPr>
        <w:t xml:space="preserve"> (w tym długość gazociągu), </w:t>
      </w:r>
      <w:r w:rsidRPr="00714AB8">
        <w:rPr>
          <w:b/>
        </w:rPr>
        <w:t xml:space="preserve">powierzchnia pasa budowlano – montażowego </w:t>
      </w:r>
      <w:r w:rsidR="00AC3762">
        <w:rPr>
          <w:b/>
        </w:rPr>
        <w:t xml:space="preserve">i powierzchnia wykopu </w:t>
      </w:r>
      <w:r w:rsidRPr="00714AB8">
        <w:rPr>
          <w:b/>
        </w:rPr>
        <w:t>są zgodne z wykonanymi pomiarami i znajdują odzwierciedlenie na załączonej do protokołu mapie.</w:t>
      </w:r>
    </w:p>
    <w:p w14:paraId="01EDDB75" w14:textId="77777777" w:rsidR="00714AB8" w:rsidRDefault="00714AB8" w:rsidP="005513E4">
      <w:pPr>
        <w:tabs>
          <w:tab w:val="left" w:pos="1970"/>
        </w:tabs>
        <w:spacing w:line="480" w:lineRule="auto"/>
        <w:rPr>
          <w:b/>
          <w:u w:val="single"/>
        </w:rPr>
      </w:pPr>
    </w:p>
    <w:p w14:paraId="4827BBF2" w14:textId="77777777" w:rsidR="00714AB8" w:rsidRPr="00A27D77" w:rsidRDefault="00714AB8" w:rsidP="00714AB8">
      <w:pPr>
        <w:pStyle w:val="Default"/>
        <w:spacing w:line="480" w:lineRule="auto"/>
        <w:rPr>
          <w:rFonts w:ascii="Century Gothic" w:hAnsi="Century Gothic"/>
          <w:color w:val="auto"/>
          <w:sz w:val="20"/>
          <w:szCs w:val="20"/>
        </w:rPr>
      </w:pPr>
      <w:r w:rsidRPr="00A27D77">
        <w:rPr>
          <w:rFonts w:ascii="Century Gothic" w:hAnsi="Century Gothic"/>
          <w:color w:val="auto"/>
          <w:sz w:val="20"/>
          <w:szCs w:val="20"/>
        </w:rPr>
        <w:t>………………..…………………. dnia ………………..……</w:t>
      </w:r>
      <w:r w:rsidRPr="00A27D77">
        <w:rPr>
          <w:rFonts w:ascii="Century Gothic" w:hAnsi="Century Gothic"/>
          <w:color w:val="auto"/>
          <w:sz w:val="20"/>
          <w:szCs w:val="20"/>
        </w:rPr>
        <w:tab/>
      </w:r>
      <w:r w:rsidRPr="00A27D77">
        <w:rPr>
          <w:rFonts w:ascii="Century Gothic" w:hAnsi="Century Gothic"/>
          <w:color w:val="auto"/>
          <w:sz w:val="20"/>
          <w:szCs w:val="20"/>
        </w:rPr>
        <w:tab/>
      </w:r>
      <w:r w:rsidRPr="00A27D77">
        <w:rPr>
          <w:rFonts w:ascii="Century Gothic" w:hAnsi="Century Gothic"/>
          <w:color w:val="auto"/>
          <w:sz w:val="20"/>
          <w:szCs w:val="20"/>
        </w:rPr>
        <w:tab/>
        <w:t xml:space="preserve">  ………………..…………………………….</w:t>
      </w:r>
    </w:p>
    <w:p w14:paraId="37621CDD" w14:textId="43675A3C" w:rsidR="00714AB8" w:rsidRPr="00A27D77" w:rsidRDefault="00714AB8" w:rsidP="00714AB8">
      <w:pPr>
        <w:pStyle w:val="Default"/>
        <w:spacing w:line="480" w:lineRule="auto"/>
        <w:ind w:firstLine="7655"/>
        <w:rPr>
          <w:rFonts w:ascii="Century Gothic" w:hAnsi="Century Gothic"/>
          <w:color w:val="auto"/>
          <w:sz w:val="20"/>
          <w:szCs w:val="20"/>
        </w:rPr>
      </w:pPr>
      <w:r>
        <w:rPr>
          <w:rFonts w:ascii="Century Gothic" w:hAnsi="Century Gothic"/>
          <w:color w:val="auto"/>
          <w:sz w:val="20"/>
          <w:szCs w:val="20"/>
        </w:rPr>
        <w:t>(podpis i pieczątka)</w:t>
      </w:r>
      <w:r w:rsidRPr="00A27D77">
        <w:rPr>
          <w:rFonts w:ascii="Century Gothic" w:hAnsi="Century Gothic"/>
          <w:color w:val="auto"/>
          <w:sz w:val="20"/>
          <w:szCs w:val="20"/>
        </w:rPr>
        <w:t xml:space="preserve">  </w:t>
      </w:r>
    </w:p>
    <w:p w14:paraId="44ACA2BD" w14:textId="77777777" w:rsidR="004C4506" w:rsidRDefault="004C4506" w:rsidP="00AC3762">
      <w:pPr>
        <w:tabs>
          <w:tab w:val="left" w:pos="1970"/>
        </w:tabs>
        <w:spacing w:line="480" w:lineRule="auto"/>
        <w:jc w:val="center"/>
        <w:rPr>
          <w:b/>
          <w:u w:val="single"/>
        </w:rPr>
      </w:pPr>
    </w:p>
    <w:p w14:paraId="762BE7AC" w14:textId="6D64876F" w:rsidR="00714AB8" w:rsidRDefault="00714AB8" w:rsidP="00AC3762">
      <w:pPr>
        <w:tabs>
          <w:tab w:val="left" w:pos="1970"/>
        </w:tabs>
        <w:spacing w:line="480" w:lineRule="auto"/>
        <w:jc w:val="center"/>
        <w:rPr>
          <w:b/>
          <w:u w:val="single"/>
        </w:rPr>
      </w:pPr>
      <w:r>
        <w:rPr>
          <w:b/>
          <w:u w:val="single"/>
        </w:rPr>
        <w:t>OŚWIADCZENIE RZECZOZONAWCY:</w:t>
      </w:r>
    </w:p>
    <w:p w14:paraId="74CA10D2" w14:textId="67467438" w:rsidR="00714AB8" w:rsidRDefault="00714AB8" w:rsidP="00E420E5">
      <w:pPr>
        <w:tabs>
          <w:tab w:val="left" w:pos="1970"/>
        </w:tabs>
        <w:spacing w:line="480" w:lineRule="auto"/>
        <w:jc w:val="both"/>
        <w:rPr>
          <w:b/>
        </w:rPr>
      </w:pPr>
      <w:r w:rsidRPr="00653832">
        <w:rPr>
          <w:b/>
        </w:rPr>
        <w:t xml:space="preserve">Oświadczam, że odnotowane w protokole </w:t>
      </w:r>
      <w:r w:rsidR="00653832" w:rsidRPr="00653832">
        <w:rPr>
          <w:b/>
        </w:rPr>
        <w:t xml:space="preserve">zagospodarowanie nieruchomości oraz powstałe w wyniku realizacji inwestycji </w:t>
      </w:r>
      <w:r w:rsidRPr="00653832">
        <w:rPr>
          <w:b/>
        </w:rPr>
        <w:t xml:space="preserve">szkody zgodne są z </w:t>
      </w:r>
      <w:r w:rsidR="00653832" w:rsidRPr="00653832">
        <w:rPr>
          <w:b/>
        </w:rPr>
        <w:t xml:space="preserve">stanem </w:t>
      </w:r>
      <w:r w:rsidRPr="00653832">
        <w:rPr>
          <w:b/>
        </w:rPr>
        <w:t>zidentyfikowan</w:t>
      </w:r>
      <w:r w:rsidR="00653832" w:rsidRPr="00653832">
        <w:rPr>
          <w:b/>
        </w:rPr>
        <w:t xml:space="preserve">ym </w:t>
      </w:r>
      <w:r w:rsidRPr="00653832">
        <w:rPr>
          <w:b/>
        </w:rPr>
        <w:t>w terenie w dniu wizji</w:t>
      </w:r>
      <w:r w:rsidR="00653832" w:rsidRPr="00653832">
        <w:rPr>
          <w:b/>
        </w:rPr>
        <w:t>.</w:t>
      </w:r>
    </w:p>
    <w:p w14:paraId="0EC70D34" w14:textId="77777777" w:rsidR="00653832" w:rsidRPr="00653832" w:rsidRDefault="00653832" w:rsidP="005513E4">
      <w:pPr>
        <w:tabs>
          <w:tab w:val="left" w:pos="1970"/>
        </w:tabs>
        <w:spacing w:line="480" w:lineRule="auto"/>
        <w:rPr>
          <w:b/>
        </w:rPr>
      </w:pPr>
    </w:p>
    <w:p w14:paraId="197AB29F" w14:textId="77777777" w:rsidR="00653832" w:rsidRPr="00A27D77" w:rsidRDefault="00653832" w:rsidP="00653832">
      <w:pPr>
        <w:pStyle w:val="Default"/>
        <w:spacing w:line="480" w:lineRule="auto"/>
        <w:rPr>
          <w:rFonts w:ascii="Century Gothic" w:hAnsi="Century Gothic"/>
          <w:color w:val="auto"/>
          <w:sz w:val="20"/>
          <w:szCs w:val="20"/>
        </w:rPr>
      </w:pPr>
      <w:r w:rsidRPr="00A27D77">
        <w:rPr>
          <w:rFonts w:ascii="Century Gothic" w:hAnsi="Century Gothic"/>
          <w:color w:val="auto"/>
          <w:sz w:val="20"/>
          <w:szCs w:val="20"/>
        </w:rPr>
        <w:t>………………..…………………. dnia ………………..……</w:t>
      </w:r>
      <w:r w:rsidRPr="00A27D77">
        <w:rPr>
          <w:rFonts w:ascii="Century Gothic" w:hAnsi="Century Gothic"/>
          <w:color w:val="auto"/>
          <w:sz w:val="20"/>
          <w:szCs w:val="20"/>
        </w:rPr>
        <w:tab/>
      </w:r>
      <w:r w:rsidRPr="00A27D77">
        <w:rPr>
          <w:rFonts w:ascii="Century Gothic" w:hAnsi="Century Gothic"/>
          <w:color w:val="auto"/>
          <w:sz w:val="20"/>
          <w:szCs w:val="20"/>
        </w:rPr>
        <w:tab/>
      </w:r>
      <w:r w:rsidRPr="00A27D77">
        <w:rPr>
          <w:rFonts w:ascii="Century Gothic" w:hAnsi="Century Gothic"/>
          <w:color w:val="auto"/>
          <w:sz w:val="20"/>
          <w:szCs w:val="20"/>
        </w:rPr>
        <w:tab/>
        <w:t xml:space="preserve">  ………………..…………………………….</w:t>
      </w:r>
    </w:p>
    <w:p w14:paraId="13233549" w14:textId="6223D236" w:rsidR="00653832" w:rsidRDefault="00653832" w:rsidP="00653832">
      <w:pPr>
        <w:pStyle w:val="Default"/>
        <w:spacing w:line="480" w:lineRule="auto"/>
        <w:ind w:firstLine="7655"/>
        <w:rPr>
          <w:rFonts w:ascii="Century Gothic" w:hAnsi="Century Gothic"/>
          <w:color w:val="auto"/>
          <w:sz w:val="20"/>
          <w:szCs w:val="20"/>
        </w:rPr>
      </w:pPr>
      <w:r>
        <w:rPr>
          <w:rFonts w:ascii="Century Gothic" w:hAnsi="Century Gothic"/>
          <w:color w:val="auto"/>
          <w:sz w:val="20"/>
          <w:szCs w:val="20"/>
        </w:rPr>
        <w:t xml:space="preserve"> (podpis i pieczątka)</w:t>
      </w:r>
      <w:r w:rsidRPr="00A27D77">
        <w:rPr>
          <w:rFonts w:ascii="Century Gothic" w:hAnsi="Century Gothic"/>
          <w:color w:val="auto"/>
          <w:sz w:val="20"/>
          <w:szCs w:val="20"/>
        </w:rPr>
        <w:t xml:space="preserve">  </w:t>
      </w:r>
    </w:p>
    <w:p w14:paraId="4B6863CF" w14:textId="77777777" w:rsidR="00E420E5" w:rsidRDefault="00E420E5" w:rsidP="00653832">
      <w:pPr>
        <w:pStyle w:val="Default"/>
        <w:spacing w:line="480" w:lineRule="auto"/>
        <w:ind w:firstLine="7655"/>
        <w:rPr>
          <w:rFonts w:ascii="Century Gothic" w:hAnsi="Century Gothic"/>
          <w:color w:val="auto"/>
          <w:sz w:val="20"/>
          <w:szCs w:val="20"/>
        </w:rPr>
        <w:sectPr w:rsidR="00E420E5" w:rsidSect="00510B1F">
          <w:pgSz w:w="11906" w:h="16838" w:code="9"/>
          <w:pgMar w:top="851" w:right="567" w:bottom="1134" w:left="567" w:header="357" w:footer="397" w:gutter="0"/>
          <w:cols w:space="708"/>
          <w:titlePg/>
          <w:docGrid w:linePitch="360"/>
        </w:sect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0762"/>
      </w:tblGrid>
      <w:tr w:rsidR="00510B1F" w:rsidRPr="00510B1F" w14:paraId="2D7F1DB2" w14:textId="77777777" w:rsidTr="00510B1F">
        <w:tc>
          <w:tcPr>
            <w:tcW w:w="10762" w:type="dxa"/>
            <w:shd w:val="clear" w:color="auto" w:fill="D9D9D9" w:themeFill="background1" w:themeFillShade="D9"/>
          </w:tcPr>
          <w:p w14:paraId="28A3C311" w14:textId="77777777" w:rsidR="00510B1F" w:rsidRPr="00510B1F" w:rsidRDefault="00510B1F" w:rsidP="000B7DF3">
            <w:pPr>
              <w:tabs>
                <w:tab w:val="left" w:pos="1970"/>
              </w:tabs>
              <w:spacing w:line="480" w:lineRule="auto"/>
              <w:rPr>
                <w:b/>
                <w:u w:val="single"/>
              </w:rPr>
            </w:pPr>
            <w:r w:rsidRPr="00510B1F">
              <w:rPr>
                <w:b/>
                <w:u w:val="single"/>
              </w:rPr>
              <w:lastRenderedPageBreak/>
              <w:t>Uwagi cz. II :</w:t>
            </w:r>
          </w:p>
        </w:tc>
      </w:tr>
    </w:tbl>
    <w:p w14:paraId="4A92CA48" w14:textId="14B245E7" w:rsidR="005513E4" w:rsidRPr="00A27D77" w:rsidRDefault="005513E4" w:rsidP="005513E4">
      <w:pPr>
        <w:tabs>
          <w:tab w:val="left" w:pos="1970"/>
        </w:tabs>
        <w:spacing w:line="480" w:lineRule="auto"/>
        <w:rPr>
          <w:i/>
        </w:rPr>
      </w:pPr>
      <w:bookmarkStart w:id="27" w:name="_Hlk183361184"/>
      <w:r w:rsidRPr="00A27D77">
        <w:rPr>
          <w:i/>
        </w:rPr>
        <w:t>Każdy dodatkowy wpis musi być potwierdzony czytelnym podpisem wraz z datą jego sporządzenia.</w:t>
      </w:r>
      <w:r w:rsidR="00653832">
        <w:rPr>
          <w:i/>
        </w:rPr>
        <w:t xml:space="preserve"> Zawarta uwaga winna zawierać wskazanie kto ją wnosi.</w:t>
      </w:r>
    </w:p>
    <w:bookmarkEnd w:id="27"/>
    <w:p w14:paraId="7C66F881" w14:textId="77777777" w:rsidR="005513E4" w:rsidRPr="00A27D77" w:rsidRDefault="005513E4" w:rsidP="005513E4">
      <w:pPr>
        <w:tabs>
          <w:tab w:val="left" w:pos="1970"/>
        </w:tabs>
        <w:spacing w:line="480" w:lineRule="auto"/>
        <w:rPr>
          <w:i/>
        </w:rPr>
      </w:pPr>
    </w:p>
    <w:p w14:paraId="15587097" w14:textId="77777777" w:rsidR="005513E4" w:rsidRPr="00A27D77" w:rsidRDefault="005513E4" w:rsidP="005513E4">
      <w:pPr>
        <w:tabs>
          <w:tab w:val="right" w:leader="dot" w:pos="10772"/>
        </w:tabs>
        <w:spacing w:line="480" w:lineRule="auto"/>
      </w:pPr>
      <w:r w:rsidRPr="00A27D77">
        <w:tab/>
      </w:r>
    </w:p>
    <w:p w14:paraId="7CE410EA" w14:textId="77777777" w:rsidR="005513E4" w:rsidRPr="00A27D77" w:rsidRDefault="005513E4" w:rsidP="005513E4">
      <w:pPr>
        <w:tabs>
          <w:tab w:val="right" w:leader="dot" w:pos="10772"/>
        </w:tabs>
        <w:spacing w:line="480" w:lineRule="auto"/>
      </w:pPr>
      <w:r w:rsidRPr="00A27D77">
        <w:tab/>
      </w:r>
    </w:p>
    <w:p w14:paraId="5469ECD3" w14:textId="77777777" w:rsidR="005513E4" w:rsidRPr="00A27D77" w:rsidRDefault="005513E4" w:rsidP="005513E4">
      <w:pPr>
        <w:tabs>
          <w:tab w:val="right" w:leader="dot" w:pos="10772"/>
        </w:tabs>
        <w:spacing w:line="480" w:lineRule="auto"/>
      </w:pPr>
      <w:r w:rsidRPr="00A27D77">
        <w:tab/>
      </w:r>
    </w:p>
    <w:p w14:paraId="7EAF3264" w14:textId="77777777" w:rsidR="005513E4" w:rsidRPr="00A27D77" w:rsidRDefault="005513E4" w:rsidP="005513E4">
      <w:pPr>
        <w:tabs>
          <w:tab w:val="right" w:leader="dot" w:pos="10772"/>
        </w:tabs>
        <w:spacing w:line="480" w:lineRule="auto"/>
      </w:pPr>
      <w:r w:rsidRPr="00A27D77">
        <w:tab/>
      </w:r>
    </w:p>
    <w:p w14:paraId="222D1B12" w14:textId="77777777" w:rsidR="005513E4" w:rsidRPr="00A27D77" w:rsidRDefault="005513E4" w:rsidP="005513E4">
      <w:pPr>
        <w:tabs>
          <w:tab w:val="right" w:leader="dot" w:pos="10772"/>
        </w:tabs>
        <w:spacing w:line="480" w:lineRule="auto"/>
      </w:pPr>
      <w:r w:rsidRPr="00A27D77">
        <w:tab/>
      </w:r>
    </w:p>
    <w:p w14:paraId="37743504" w14:textId="77777777" w:rsidR="005513E4" w:rsidRPr="00A27D77" w:rsidRDefault="005513E4" w:rsidP="005513E4">
      <w:pPr>
        <w:tabs>
          <w:tab w:val="right" w:leader="dot" w:pos="10772"/>
        </w:tabs>
        <w:spacing w:line="480" w:lineRule="auto"/>
      </w:pPr>
      <w:r w:rsidRPr="00A27D77">
        <w:tab/>
      </w:r>
    </w:p>
    <w:p w14:paraId="0022AC21" w14:textId="77777777" w:rsidR="005513E4" w:rsidRPr="00A27D77" w:rsidRDefault="005513E4" w:rsidP="005513E4">
      <w:pPr>
        <w:tabs>
          <w:tab w:val="right" w:leader="dot" w:pos="10772"/>
        </w:tabs>
        <w:spacing w:line="480" w:lineRule="auto"/>
      </w:pPr>
      <w:r w:rsidRPr="00A27D77">
        <w:tab/>
      </w:r>
    </w:p>
    <w:p w14:paraId="4D322104" w14:textId="77777777" w:rsidR="005513E4" w:rsidRPr="00A27D77" w:rsidRDefault="005513E4" w:rsidP="005513E4">
      <w:pPr>
        <w:tabs>
          <w:tab w:val="right" w:leader="dot" w:pos="10772"/>
        </w:tabs>
        <w:spacing w:line="480" w:lineRule="auto"/>
      </w:pPr>
      <w:r w:rsidRPr="00A27D77">
        <w:tab/>
      </w:r>
    </w:p>
    <w:p w14:paraId="172964AF" w14:textId="77777777" w:rsidR="005513E4" w:rsidRPr="00A27D77" w:rsidRDefault="005513E4" w:rsidP="005513E4">
      <w:pPr>
        <w:tabs>
          <w:tab w:val="right" w:leader="dot" w:pos="10772"/>
        </w:tabs>
        <w:spacing w:line="480" w:lineRule="auto"/>
      </w:pPr>
      <w:r w:rsidRPr="00A27D77">
        <w:tab/>
      </w:r>
    </w:p>
    <w:p w14:paraId="2A08415A" w14:textId="77777777" w:rsidR="005513E4" w:rsidRPr="00A27D77" w:rsidRDefault="005513E4" w:rsidP="005513E4">
      <w:pPr>
        <w:tabs>
          <w:tab w:val="right" w:leader="dot" w:pos="10772"/>
        </w:tabs>
        <w:spacing w:line="480" w:lineRule="auto"/>
      </w:pPr>
      <w:r w:rsidRPr="00A27D77">
        <w:tab/>
      </w:r>
      <w:r w:rsidRPr="00A27D77">
        <w:tab/>
      </w:r>
    </w:p>
    <w:p w14:paraId="19BFE0E1" w14:textId="77777777" w:rsidR="005513E4" w:rsidRPr="00A27D77" w:rsidRDefault="005513E4" w:rsidP="005513E4">
      <w:pPr>
        <w:tabs>
          <w:tab w:val="right" w:leader="dot" w:pos="10772"/>
        </w:tabs>
        <w:spacing w:line="480" w:lineRule="auto"/>
      </w:pPr>
      <w:r w:rsidRPr="00A27D77">
        <w:tab/>
      </w:r>
    </w:p>
    <w:p w14:paraId="7122E0A4" w14:textId="77777777" w:rsidR="005513E4" w:rsidRPr="00A27D77" w:rsidRDefault="005513E4" w:rsidP="005513E4">
      <w:pPr>
        <w:tabs>
          <w:tab w:val="right" w:leader="dot" w:pos="10772"/>
        </w:tabs>
        <w:spacing w:line="480" w:lineRule="auto"/>
      </w:pPr>
      <w:r w:rsidRPr="00A27D77">
        <w:tab/>
      </w:r>
    </w:p>
    <w:p w14:paraId="6210E9AA" w14:textId="77777777" w:rsidR="005513E4" w:rsidRDefault="005513E4" w:rsidP="005513E4">
      <w:pPr>
        <w:tabs>
          <w:tab w:val="right" w:leader="dot" w:pos="10772"/>
        </w:tabs>
        <w:spacing w:line="480" w:lineRule="auto"/>
      </w:pPr>
      <w:r w:rsidRPr="00A27D77">
        <w:tab/>
      </w:r>
    </w:p>
    <w:p w14:paraId="3DE102CA" w14:textId="77777777" w:rsidR="005513E4" w:rsidRDefault="005513E4" w:rsidP="005513E4">
      <w:pPr>
        <w:tabs>
          <w:tab w:val="right" w:leader="dot" w:pos="10772"/>
        </w:tabs>
        <w:spacing w:line="480" w:lineRule="auto"/>
      </w:pPr>
    </w:p>
    <w:p w14:paraId="31B69006" w14:textId="77777777" w:rsidR="00652F3E" w:rsidRDefault="00652F3E" w:rsidP="005513E4">
      <w:pPr>
        <w:tabs>
          <w:tab w:val="right" w:leader="dot" w:pos="10772"/>
        </w:tabs>
        <w:spacing w:line="480" w:lineRule="auto"/>
      </w:pPr>
    </w:p>
    <w:p w14:paraId="37DA9C85" w14:textId="77777777" w:rsidR="00652F3E" w:rsidRDefault="00652F3E" w:rsidP="005513E4">
      <w:pPr>
        <w:tabs>
          <w:tab w:val="right" w:leader="dot" w:pos="10772"/>
        </w:tabs>
        <w:spacing w:line="480" w:lineRule="auto"/>
      </w:pPr>
    </w:p>
    <w:p w14:paraId="7442F951" w14:textId="77777777" w:rsidR="00652F3E" w:rsidRDefault="00652F3E" w:rsidP="005513E4">
      <w:pPr>
        <w:tabs>
          <w:tab w:val="right" w:leader="dot" w:pos="10772"/>
        </w:tabs>
        <w:spacing w:line="480" w:lineRule="auto"/>
      </w:pPr>
    </w:p>
    <w:p w14:paraId="76D16A66" w14:textId="77777777" w:rsidR="00E37377" w:rsidRDefault="00E37377" w:rsidP="005513E4">
      <w:pPr>
        <w:tabs>
          <w:tab w:val="right" w:leader="dot" w:pos="10772"/>
        </w:tabs>
        <w:spacing w:line="480" w:lineRule="auto"/>
        <w:sectPr w:rsidR="00E37377" w:rsidSect="00510B1F">
          <w:pgSz w:w="11906" w:h="16838" w:code="9"/>
          <w:pgMar w:top="851" w:right="567" w:bottom="1134" w:left="567" w:header="357" w:footer="397" w:gutter="0"/>
          <w:cols w:space="708"/>
          <w:titlePg/>
          <w:docGrid w:linePitch="360"/>
        </w:sectPr>
      </w:pPr>
    </w:p>
    <w:p w14:paraId="1DBD61AD" w14:textId="3F43C624" w:rsidR="0029632D" w:rsidRPr="00A27D77" w:rsidRDefault="00652F3E" w:rsidP="0029632D">
      <w:pPr>
        <w:tabs>
          <w:tab w:val="left" w:pos="1970"/>
        </w:tabs>
        <w:spacing w:line="480" w:lineRule="auto"/>
        <w:rPr>
          <w:b/>
          <w:u w:val="single"/>
        </w:rPr>
      </w:pPr>
      <w:r>
        <w:rPr>
          <w:b/>
          <w:u w:val="single"/>
        </w:rPr>
        <w:lastRenderedPageBreak/>
        <w:t>W</w:t>
      </w:r>
      <w:r w:rsidR="0029632D" w:rsidRPr="00A27D77">
        <w:rPr>
          <w:b/>
          <w:u w:val="single"/>
        </w:rPr>
        <w:t>ykaz załączników do CZĘŚCI 1 protokołu</w:t>
      </w:r>
    </w:p>
    <w:p w14:paraId="3F6E70F6" w14:textId="77777777" w:rsidR="0029632D" w:rsidRPr="00A27D77" w:rsidRDefault="0029632D" w:rsidP="0029632D">
      <w:pPr>
        <w:pStyle w:val="Akapitzlist"/>
        <w:numPr>
          <w:ilvl w:val="0"/>
          <w:numId w:val="11"/>
        </w:numPr>
        <w:tabs>
          <w:tab w:val="right" w:leader="dot" w:pos="10772"/>
        </w:tabs>
        <w:spacing w:line="480" w:lineRule="auto"/>
        <w:ind w:left="284" w:hanging="284"/>
      </w:pPr>
      <w:r w:rsidRPr="00A27D77">
        <w:t>Dokumentacja fotograficzna nieruchomości przed rozpoczęciem robót</w:t>
      </w:r>
      <w:r>
        <w:t>.</w:t>
      </w:r>
    </w:p>
    <w:p w14:paraId="0AF0542E" w14:textId="77777777" w:rsidR="0029632D" w:rsidRPr="00A27D77" w:rsidRDefault="0029632D" w:rsidP="0029632D">
      <w:pPr>
        <w:pStyle w:val="Akapitzlist"/>
        <w:numPr>
          <w:ilvl w:val="0"/>
          <w:numId w:val="11"/>
        </w:numPr>
        <w:tabs>
          <w:tab w:val="right" w:leader="dot" w:pos="10772"/>
        </w:tabs>
        <w:spacing w:line="480" w:lineRule="auto"/>
        <w:ind w:left="284" w:hanging="284"/>
      </w:pPr>
      <w:r w:rsidRPr="00A27D77">
        <w:t>Mapka (pas montażowy</w:t>
      </w:r>
      <w:r>
        <w:t xml:space="preserve"> </w:t>
      </w:r>
      <w:r w:rsidRPr="00A27D77">
        <w:t>+</w:t>
      </w:r>
      <w:r>
        <w:t xml:space="preserve"> </w:t>
      </w:r>
      <w:r w:rsidRPr="00A27D77">
        <w:t>strefa kontrolowana</w:t>
      </w:r>
      <w:r>
        <w:t xml:space="preserve"> + lokalizacja i kierunek wykonanych zdjęć</w:t>
      </w:r>
      <w:r w:rsidRPr="00A27D77">
        <w:t>)</w:t>
      </w:r>
      <w:r>
        <w:t>.</w:t>
      </w:r>
    </w:p>
    <w:p w14:paraId="6EECC5A7" w14:textId="77777777" w:rsidR="00AC3762" w:rsidRDefault="0029632D" w:rsidP="00AC3762">
      <w:pPr>
        <w:pStyle w:val="Akapitzlist"/>
        <w:numPr>
          <w:ilvl w:val="0"/>
          <w:numId w:val="11"/>
        </w:numPr>
        <w:tabs>
          <w:tab w:val="right" w:leader="dot" w:pos="10772"/>
        </w:tabs>
        <w:spacing w:line="480" w:lineRule="auto"/>
        <w:ind w:left="284" w:hanging="284"/>
      </w:pPr>
      <w:r w:rsidRPr="00A27D77">
        <w:t>Broszura informacyjna Operatora Gazociągów Przesyłowych GAZ-SYSTEM S.A. dotycząca przetwarzania danych osobowych (RODO)</w:t>
      </w:r>
      <w:r>
        <w:t>.</w:t>
      </w:r>
    </w:p>
    <w:p w14:paraId="27CC1D4C" w14:textId="77777777" w:rsidR="00AC3762" w:rsidRPr="00AC3762" w:rsidRDefault="00AC3762" w:rsidP="00AC3762">
      <w:pPr>
        <w:pStyle w:val="Akapitzlist"/>
        <w:numPr>
          <w:ilvl w:val="0"/>
          <w:numId w:val="11"/>
        </w:numPr>
        <w:tabs>
          <w:tab w:val="right" w:leader="dot" w:pos="10772"/>
        </w:tabs>
        <w:spacing w:line="480" w:lineRule="auto"/>
        <w:ind w:left="284" w:hanging="284"/>
      </w:pPr>
      <w:r w:rsidRPr="00AC3762">
        <w:rPr>
          <w:i/>
          <w:iCs/>
        </w:rPr>
        <w:t>Uproszczony Wypis z rejestru gruntów i budynków</w:t>
      </w:r>
    </w:p>
    <w:p w14:paraId="35F64EC2" w14:textId="5C8CBAC2" w:rsidR="00AC3762" w:rsidRPr="00AC3762" w:rsidRDefault="00AC3762" w:rsidP="00AC3762">
      <w:pPr>
        <w:pStyle w:val="Akapitzlist"/>
        <w:numPr>
          <w:ilvl w:val="0"/>
          <w:numId w:val="11"/>
        </w:numPr>
        <w:tabs>
          <w:tab w:val="right" w:leader="dot" w:pos="10772"/>
        </w:tabs>
        <w:spacing w:line="480" w:lineRule="auto"/>
        <w:ind w:left="284" w:hanging="284"/>
      </w:pPr>
      <w:r w:rsidRPr="00AC3762">
        <w:t>Inwentaryzacja zieleni (drzew i krzewów)</w:t>
      </w:r>
      <w:r>
        <w:t>*</w:t>
      </w:r>
    </w:p>
    <w:p w14:paraId="5BF91944" w14:textId="5C56E289" w:rsidR="00AC3762" w:rsidRPr="00A27D77" w:rsidRDefault="00AC3762" w:rsidP="0029632D">
      <w:pPr>
        <w:pStyle w:val="Akapitzlist"/>
        <w:numPr>
          <w:ilvl w:val="0"/>
          <w:numId w:val="11"/>
        </w:numPr>
        <w:tabs>
          <w:tab w:val="right" w:leader="dot" w:pos="10772"/>
        </w:tabs>
        <w:spacing w:line="480" w:lineRule="auto"/>
        <w:ind w:left="284" w:hanging="284"/>
      </w:pPr>
      <w:r>
        <w:t>Zawiadomienie o rozpoczęciu robót.</w:t>
      </w:r>
    </w:p>
    <w:p w14:paraId="0875A643" w14:textId="77777777" w:rsidR="0029632D" w:rsidRPr="00A27D77" w:rsidRDefault="0029632D" w:rsidP="0029632D">
      <w:pPr>
        <w:pStyle w:val="Akapitzlist"/>
        <w:numPr>
          <w:ilvl w:val="0"/>
          <w:numId w:val="11"/>
        </w:numPr>
        <w:tabs>
          <w:tab w:val="right" w:leader="dot" w:pos="10772"/>
        </w:tabs>
        <w:spacing w:line="480" w:lineRule="auto"/>
        <w:ind w:left="284" w:hanging="284"/>
      </w:pPr>
      <w:r w:rsidRPr="00A27D77">
        <w:tab/>
      </w:r>
    </w:p>
    <w:p w14:paraId="24781422" w14:textId="77777777" w:rsidR="0029632D" w:rsidRPr="00A27D77" w:rsidRDefault="0029632D" w:rsidP="0029632D">
      <w:pPr>
        <w:pStyle w:val="Akapitzlist"/>
        <w:numPr>
          <w:ilvl w:val="0"/>
          <w:numId w:val="11"/>
        </w:numPr>
        <w:tabs>
          <w:tab w:val="right" w:leader="dot" w:pos="10772"/>
        </w:tabs>
        <w:spacing w:line="480" w:lineRule="auto"/>
        <w:ind w:left="284" w:hanging="284"/>
      </w:pPr>
      <w:r w:rsidRPr="00A27D77">
        <w:tab/>
      </w:r>
    </w:p>
    <w:p w14:paraId="2DA9343E" w14:textId="77777777" w:rsidR="0029632D" w:rsidRDefault="0029632D" w:rsidP="0029632D">
      <w:pPr>
        <w:pStyle w:val="Akapitzlist"/>
        <w:numPr>
          <w:ilvl w:val="0"/>
          <w:numId w:val="11"/>
        </w:numPr>
        <w:tabs>
          <w:tab w:val="right" w:leader="dot" w:pos="10772"/>
        </w:tabs>
        <w:spacing w:line="480" w:lineRule="auto"/>
        <w:ind w:left="284" w:hanging="284"/>
      </w:pPr>
      <w:r w:rsidRPr="00A27D77">
        <w:tab/>
      </w:r>
    </w:p>
    <w:p w14:paraId="206F3A3E" w14:textId="77777777" w:rsidR="005513E4" w:rsidRPr="00BD36B1" w:rsidRDefault="005513E4" w:rsidP="005513E4">
      <w:pPr>
        <w:tabs>
          <w:tab w:val="left" w:pos="1970"/>
        </w:tabs>
        <w:spacing w:line="480" w:lineRule="auto"/>
        <w:rPr>
          <w:i/>
          <w:iCs/>
        </w:rPr>
      </w:pPr>
      <w:r w:rsidRPr="00BD36B1">
        <w:rPr>
          <w:b/>
          <w:i/>
          <w:iCs/>
          <w:u w:val="single"/>
        </w:rPr>
        <w:t>Wykaz załączników do II części protokołu</w:t>
      </w:r>
      <w:r w:rsidRPr="00BD36B1">
        <w:rPr>
          <w:bCs/>
          <w:i/>
          <w:iCs/>
          <w:u w:val="single"/>
        </w:rPr>
        <w:t>:</w:t>
      </w:r>
      <w:r w:rsidRPr="00BD36B1">
        <w:rPr>
          <w:b/>
          <w:i/>
          <w:iCs/>
          <w:u w:val="single"/>
        </w:rPr>
        <w:t xml:space="preserve"> </w:t>
      </w:r>
    </w:p>
    <w:p w14:paraId="661A1CA9" w14:textId="77777777" w:rsidR="005513E4" w:rsidRPr="00BD36B1" w:rsidRDefault="005513E4" w:rsidP="005513E4">
      <w:pPr>
        <w:numPr>
          <w:ilvl w:val="0"/>
          <w:numId w:val="12"/>
        </w:numPr>
        <w:tabs>
          <w:tab w:val="left" w:pos="1970"/>
        </w:tabs>
        <w:spacing w:line="480" w:lineRule="auto"/>
        <w:rPr>
          <w:i/>
          <w:iCs/>
        </w:rPr>
      </w:pPr>
      <w:r w:rsidRPr="00BD36B1">
        <w:rPr>
          <w:i/>
          <w:iCs/>
        </w:rPr>
        <w:t>Dokumentacja fotograficzna nieruchomości po zakończeniu robót</w:t>
      </w:r>
    </w:p>
    <w:p w14:paraId="12CA6BD2" w14:textId="77777777" w:rsidR="005513E4" w:rsidRDefault="005513E4" w:rsidP="005513E4">
      <w:pPr>
        <w:numPr>
          <w:ilvl w:val="0"/>
          <w:numId w:val="12"/>
        </w:numPr>
        <w:tabs>
          <w:tab w:val="left" w:pos="1970"/>
        </w:tabs>
        <w:spacing w:line="480" w:lineRule="auto"/>
        <w:rPr>
          <w:i/>
          <w:iCs/>
        </w:rPr>
      </w:pPr>
      <w:r w:rsidRPr="00BD36B1">
        <w:rPr>
          <w:i/>
          <w:iCs/>
        </w:rPr>
        <w:t>Mapka (pas montażowy + strefa kontrolowana + lokalizacja innych zabudowanych elementów + lokalizacja i kierunek wykonanych zdjęć)</w:t>
      </w:r>
    </w:p>
    <w:p w14:paraId="7B90AAE5" w14:textId="3D1E0D38" w:rsidR="00AC3762" w:rsidRPr="00BD36B1" w:rsidRDefault="00AC3762" w:rsidP="005513E4">
      <w:pPr>
        <w:numPr>
          <w:ilvl w:val="0"/>
          <w:numId w:val="12"/>
        </w:numPr>
        <w:tabs>
          <w:tab w:val="left" w:pos="1970"/>
        </w:tabs>
        <w:spacing w:line="480" w:lineRule="auto"/>
        <w:rPr>
          <w:i/>
          <w:iCs/>
        </w:rPr>
      </w:pPr>
      <w:bookmarkStart w:id="28" w:name="_Hlk183335442"/>
      <w:r>
        <w:rPr>
          <w:i/>
          <w:iCs/>
        </w:rPr>
        <w:t>Inwentaryzacja usuniętej zieleni (drzew i krzewów)*</w:t>
      </w:r>
    </w:p>
    <w:bookmarkEnd w:id="28"/>
    <w:p w14:paraId="7A970465" w14:textId="77777777" w:rsidR="005513E4" w:rsidRDefault="005513E4" w:rsidP="005513E4">
      <w:pPr>
        <w:numPr>
          <w:ilvl w:val="0"/>
          <w:numId w:val="12"/>
        </w:numPr>
        <w:tabs>
          <w:tab w:val="left" w:pos="1970"/>
        </w:tabs>
        <w:spacing w:line="480" w:lineRule="auto"/>
        <w:rPr>
          <w:i/>
          <w:iCs/>
        </w:rPr>
      </w:pPr>
      <w:r w:rsidRPr="00BD36B1">
        <w:rPr>
          <w:i/>
          <w:iCs/>
        </w:rPr>
        <w:t>Protokół kontroli przekazania drewna*</w:t>
      </w:r>
    </w:p>
    <w:p w14:paraId="0E907DDF" w14:textId="77777777" w:rsidR="005513E4" w:rsidRDefault="005513E4" w:rsidP="005513E4">
      <w:pPr>
        <w:numPr>
          <w:ilvl w:val="0"/>
          <w:numId w:val="12"/>
        </w:numPr>
        <w:tabs>
          <w:tab w:val="left" w:pos="1970"/>
        </w:tabs>
        <w:spacing w:line="480" w:lineRule="auto"/>
        <w:rPr>
          <w:i/>
          <w:iCs/>
        </w:rPr>
      </w:pPr>
      <w:r w:rsidRPr="00BD36B1">
        <w:rPr>
          <w:i/>
          <w:iCs/>
        </w:rPr>
        <w:t>Protokół kontroli odbudowy systemów drenarskich*</w:t>
      </w:r>
    </w:p>
    <w:p w14:paraId="58398C22" w14:textId="77777777" w:rsidR="005513E4" w:rsidRPr="005C40B7" w:rsidRDefault="005513E4" w:rsidP="005513E4">
      <w:pPr>
        <w:numPr>
          <w:ilvl w:val="0"/>
          <w:numId w:val="12"/>
        </w:numPr>
        <w:tabs>
          <w:tab w:val="left" w:pos="1970"/>
        </w:tabs>
        <w:spacing w:line="480" w:lineRule="auto"/>
        <w:rPr>
          <w:i/>
          <w:iCs/>
        </w:rPr>
      </w:pPr>
      <w:r w:rsidRPr="00105ADD">
        <w:rPr>
          <w:i/>
          <w:iCs/>
        </w:rPr>
        <w:t>Broszura informacyjna Operatora Gazociągów Przesyłowych GAZ-SYSTEM S.A. dotycząca przetwarzania danych osobowych (RODO) – w przypadku zamiany właściciela nieruchomości*</w:t>
      </w:r>
    </w:p>
    <w:p w14:paraId="32C1D011" w14:textId="77777777" w:rsidR="005513E4" w:rsidRDefault="005513E4" w:rsidP="005513E4">
      <w:pPr>
        <w:numPr>
          <w:ilvl w:val="0"/>
          <w:numId w:val="12"/>
        </w:numPr>
        <w:tabs>
          <w:tab w:val="left" w:pos="1970"/>
        </w:tabs>
        <w:spacing w:line="480" w:lineRule="auto"/>
        <w:rPr>
          <w:i/>
          <w:iCs/>
        </w:rPr>
      </w:pPr>
      <w:r>
        <w:rPr>
          <w:i/>
          <w:iCs/>
        </w:rPr>
        <w:t>Oświadczenie o rachunku bankowym*</w:t>
      </w:r>
    </w:p>
    <w:p w14:paraId="5057DC3D" w14:textId="77777777" w:rsidR="005513E4" w:rsidRPr="00BD36B1" w:rsidRDefault="005513E4" w:rsidP="005513E4">
      <w:pPr>
        <w:numPr>
          <w:ilvl w:val="0"/>
          <w:numId w:val="12"/>
        </w:numPr>
        <w:tabs>
          <w:tab w:val="left" w:pos="1970"/>
        </w:tabs>
        <w:spacing w:line="480" w:lineRule="auto"/>
        <w:rPr>
          <w:i/>
          <w:iCs/>
        </w:rPr>
      </w:pPr>
      <w:r w:rsidRPr="00BD36B1">
        <w:rPr>
          <w:i/>
          <w:iCs/>
        </w:rPr>
        <w:t>Uproszczony Wypis z rejestru gruntów i budynków</w:t>
      </w:r>
    </w:p>
    <w:p w14:paraId="55A8F59D" w14:textId="77777777" w:rsidR="005513E4" w:rsidRPr="00BD36B1" w:rsidRDefault="005513E4" w:rsidP="005513E4">
      <w:pPr>
        <w:numPr>
          <w:ilvl w:val="0"/>
          <w:numId w:val="12"/>
        </w:numPr>
        <w:tabs>
          <w:tab w:val="left" w:pos="1970"/>
        </w:tabs>
        <w:spacing w:line="480" w:lineRule="auto"/>
        <w:rPr>
          <w:i/>
          <w:iCs/>
        </w:rPr>
      </w:pPr>
      <w:r w:rsidRPr="00105ADD">
        <w:rPr>
          <w:i/>
          <w:iCs/>
        </w:rPr>
        <w:t>Z</w:t>
      </w:r>
      <w:r>
        <w:rPr>
          <w:i/>
          <w:iCs/>
        </w:rPr>
        <w:t>awiadomienie</w:t>
      </w:r>
      <w:r w:rsidRPr="00105ADD">
        <w:rPr>
          <w:i/>
          <w:iCs/>
        </w:rPr>
        <w:t xml:space="preserve"> o zakończeniu robót wraz z potwierdzeniem odbioru</w:t>
      </w:r>
      <w:bookmarkStart w:id="29" w:name="_Hlk116539375"/>
    </w:p>
    <w:bookmarkEnd w:id="29"/>
    <w:p w14:paraId="4DE35FA0" w14:textId="77777777" w:rsidR="005513E4" w:rsidRPr="00BD36B1" w:rsidRDefault="005513E4" w:rsidP="005513E4">
      <w:pPr>
        <w:numPr>
          <w:ilvl w:val="0"/>
          <w:numId w:val="12"/>
        </w:numPr>
        <w:tabs>
          <w:tab w:val="left" w:pos="1970"/>
        </w:tabs>
        <w:spacing w:line="480" w:lineRule="auto"/>
        <w:rPr>
          <w:i/>
          <w:iCs/>
        </w:rPr>
      </w:pPr>
      <w:r w:rsidRPr="00BD36B1">
        <w:rPr>
          <w:i/>
          <w:iCs/>
        </w:rPr>
        <w:t>……………………………………………………………………………………………………………………………………</w:t>
      </w:r>
    </w:p>
    <w:p w14:paraId="26D863EE" w14:textId="77777777" w:rsidR="005513E4" w:rsidRPr="00BD36B1" w:rsidRDefault="005513E4" w:rsidP="005513E4">
      <w:pPr>
        <w:numPr>
          <w:ilvl w:val="0"/>
          <w:numId w:val="12"/>
        </w:numPr>
        <w:tabs>
          <w:tab w:val="left" w:pos="1970"/>
        </w:tabs>
        <w:spacing w:line="480" w:lineRule="auto"/>
        <w:rPr>
          <w:i/>
          <w:iCs/>
        </w:rPr>
      </w:pPr>
      <w:r w:rsidRPr="00BD36B1">
        <w:rPr>
          <w:i/>
          <w:iCs/>
        </w:rPr>
        <w:t>……………………………………………………………………………………………………………………………………</w:t>
      </w:r>
    </w:p>
    <w:p w14:paraId="48C3BEE4" w14:textId="0D827FC0" w:rsidR="005513E4" w:rsidRPr="0002684C" w:rsidRDefault="00AC3762" w:rsidP="005513E4">
      <w:pPr>
        <w:tabs>
          <w:tab w:val="left" w:pos="1970"/>
        </w:tabs>
        <w:spacing w:line="480" w:lineRule="auto"/>
        <w:rPr>
          <w:i/>
          <w:iCs/>
          <w:color w:val="FF0000"/>
        </w:rPr>
      </w:pPr>
      <w:r>
        <w:rPr>
          <w:i/>
          <w:iCs/>
          <w:color w:val="FF0000"/>
        </w:rPr>
        <w:t>Oświadczam, że p</w:t>
      </w:r>
      <w:r w:rsidR="005513E4" w:rsidRPr="0002684C">
        <w:rPr>
          <w:i/>
          <w:iCs/>
          <w:color w:val="FF0000"/>
        </w:rPr>
        <w:t>rotokół sporządzono w jednym egzemplarzu, kopia niniejszego protokołu poświadczona za zgodność z oryginałem została przekazana właścicielowi/użytkownikowi wieczystemu nieruchomości.</w:t>
      </w:r>
    </w:p>
    <w:p w14:paraId="4FEC960E" w14:textId="0FB8D18C" w:rsidR="0029632D" w:rsidRDefault="005513E4" w:rsidP="005B6462">
      <w:pPr>
        <w:tabs>
          <w:tab w:val="left" w:pos="1970"/>
        </w:tabs>
        <w:spacing w:line="480" w:lineRule="auto"/>
      </w:pPr>
      <w:r w:rsidRPr="00AC3762">
        <w:rPr>
          <w:b/>
          <w:bCs/>
          <w:i/>
          <w:iCs/>
          <w:color w:val="FF0000"/>
          <w:u w:val="single"/>
        </w:rPr>
        <w:t>Podpis przedstawiciela Wykonawcy Robót Budowlanych</w:t>
      </w:r>
      <w:r w:rsidR="00AC3762" w:rsidRPr="00AC3762">
        <w:rPr>
          <w:b/>
          <w:bCs/>
          <w:i/>
          <w:iCs/>
          <w:color w:val="FF0000"/>
          <w:u w:val="single"/>
        </w:rPr>
        <w:t xml:space="preserve"> (wraz z pieczątką)</w:t>
      </w:r>
      <w:r w:rsidRPr="00AC3762">
        <w:rPr>
          <w:b/>
          <w:bCs/>
          <w:i/>
          <w:iCs/>
          <w:color w:val="FF0000"/>
          <w:u w:val="single"/>
        </w:rPr>
        <w:t>:</w:t>
      </w:r>
    </w:p>
    <w:sectPr w:rsidR="0029632D" w:rsidSect="00510B1F">
      <w:pgSz w:w="11906" w:h="16838" w:code="9"/>
      <w:pgMar w:top="851" w:right="567" w:bottom="1134" w:left="567" w:header="35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74587" w14:textId="77777777" w:rsidR="00934218" w:rsidRDefault="00934218">
      <w:r>
        <w:separator/>
      </w:r>
    </w:p>
  </w:endnote>
  <w:endnote w:type="continuationSeparator" w:id="0">
    <w:p w14:paraId="46DF6F93" w14:textId="77777777" w:rsidR="00934218" w:rsidRDefault="00934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AAFAD" w14:textId="77777777" w:rsidR="00835C57" w:rsidRDefault="00835C5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CD24EC0" w14:textId="77777777" w:rsidR="00835C57" w:rsidRDefault="00835C5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890118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4101FA3" w14:textId="77777777" w:rsidR="00D5014C" w:rsidRDefault="00D5014C" w:rsidP="00D5014C">
            <w:pPr>
              <w:pStyle w:val="Stopka"/>
            </w:pPr>
            <w:r w:rsidRPr="00287C38">
              <w:rPr>
                <w:bCs/>
              </w:rPr>
              <w:t>* niepotrzebne skreślić</w:t>
            </w:r>
          </w:p>
          <w:p w14:paraId="256111C6" w14:textId="7EC9A64B" w:rsidR="00D42C00" w:rsidRDefault="00D42C0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B26B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B26B4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06D6363" w14:textId="77777777" w:rsidR="00835C57" w:rsidRDefault="00835C57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8584031"/>
      <w:docPartObj>
        <w:docPartGallery w:val="Page Numbers (Bottom of Page)"/>
        <w:docPartUnique/>
      </w:docPartObj>
    </w:sdtPr>
    <w:sdtContent>
      <w:sdt>
        <w:sdtPr>
          <w:id w:val="749854856"/>
          <w:docPartObj>
            <w:docPartGallery w:val="Page Numbers (Top of Page)"/>
            <w:docPartUnique/>
          </w:docPartObj>
        </w:sdtPr>
        <w:sdtContent>
          <w:p w14:paraId="6AD93E23" w14:textId="1D1A2AA3" w:rsidR="0047382E" w:rsidRDefault="0047382E" w:rsidP="0047382E">
            <w:pPr>
              <w:pStyle w:val="Stopka"/>
            </w:pPr>
          </w:p>
          <w:p w14:paraId="1B56DDEF" w14:textId="78431F8E" w:rsidR="00D42C00" w:rsidRPr="0047382E" w:rsidRDefault="00D42C00" w:rsidP="0047382E">
            <w:pPr>
              <w:pStyle w:val="Stopka"/>
              <w:jc w:val="center"/>
              <w:rPr>
                <w:b/>
                <w:bCs/>
                <w:sz w:val="24"/>
                <w:szCs w:val="24"/>
              </w:rPr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B26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B26B4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6A3FC35" w14:textId="77777777" w:rsidR="00D42C00" w:rsidRDefault="00D42C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76201" w14:textId="77777777" w:rsidR="00934218" w:rsidRDefault="00934218">
      <w:r>
        <w:separator/>
      </w:r>
    </w:p>
  </w:footnote>
  <w:footnote w:type="continuationSeparator" w:id="0">
    <w:p w14:paraId="38B85FF3" w14:textId="77777777" w:rsidR="00934218" w:rsidRDefault="009342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8E45C" w14:textId="77777777" w:rsidR="00835C57" w:rsidRDefault="0015169C" w:rsidP="0041391C">
    <w:pPr>
      <w:pStyle w:val="Nagwek"/>
      <w:jc w:val="center"/>
    </w:pPr>
    <w:r>
      <w:rPr>
        <w:noProof/>
      </w:rPr>
      <w:drawing>
        <wp:inline distT="0" distB="0" distL="0" distR="0" wp14:anchorId="6BCF74E9" wp14:editId="10C5113F">
          <wp:extent cx="6774180" cy="358140"/>
          <wp:effectExtent l="0" t="0" r="7620" b="3810"/>
          <wp:docPr id="2133808647" name="Obraz 21338086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74180" cy="358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C8D680D" w14:textId="77777777" w:rsidR="00835C57" w:rsidRDefault="00835C5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3AE48" w14:textId="77777777" w:rsidR="009965D8" w:rsidRDefault="009965D8" w:rsidP="0041391C">
    <w:pPr>
      <w:pStyle w:val="Nagwek"/>
      <w:jc w:val="center"/>
      <w:rPr>
        <w:noProof/>
      </w:rPr>
    </w:pPr>
  </w:p>
  <w:p w14:paraId="7F238415" w14:textId="2631CB3C" w:rsidR="00835C57" w:rsidRDefault="00835C57" w:rsidP="0041391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A5347"/>
    <w:multiLevelType w:val="hybridMultilevel"/>
    <w:tmpl w:val="7BEEC056"/>
    <w:lvl w:ilvl="0" w:tplc="1A86F6E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D0A3D"/>
    <w:multiLevelType w:val="hybridMultilevel"/>
    <w:tmpl w:val="C0B805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F24643"/>
    <w:multiLevelType w:val="hybridMultilevel"/>
    <w:tmpl w:val="1EA03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109F0"/>
    <w:multiLevelType w:val="hybridMultilevel"/>
    <w:tmpl w:val="A09022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264ED"/>
    <w:multiLevelType w:val="hybridMultilevel"/>
    <w:tmpl w:val="F9889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F02406"/>
    <w:multiLevelType w:val="hybridMultilevel"/>
    <w:tmpl w:val="46B4D9E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14A43"/>
    <w:multiLevelType w:val="hybridMultilevel"/>
    <w:tmpl w:val="F9889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1C6848"/>
    <w:multiLevelType w:val="hybridMultilevel"/>
    <w:tmpl w:val="F9889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941CF1"/>
    <w:multiLevelType w:val="hybridMultilevel"/>
    <w:tmpl w:val="7BEEC056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3655A3"/>
    <w:multiLevelType w:val="hybridMultilevel"/>
    <w:tmpl w:val="7E5ACB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0D788B"/>
    <w:multiLevelType w:val="hybridMultilevel"/>
    <w:tmpl w:val="6E6E0C08"/>
    <w:lvl w:ilvl="0" w:tplc="4F96B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764403"/>
    <w:multiLevelType w:val="hybridMultilevel"/>
    <w:tmpl w:val="E6D897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8330B7"/>
    <w:multiLevelType w:val="hybridMultilevel"/>
    <w:tmpl w:val="A61E45CE"/>
    <w:lvl w:ilvl="0" w:tplc="AE28AB92">
      <w:start w:val="1"/>
      <w:numFmt w:val="decimal"/>
      <w:lvlText w:val="%1.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DF82F01"/>
    <w:multiLevelType w:val="hybridMultilevel"/>
    <w:tmpl w:val="2A0A24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6F4476"/>
    <w:multiLevelType w:val="hybridMultilevel"/>
    <w:tmpl w:val="563A7B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7766E8"/>
    <w:multiLevelType w:val="hybridMultilevel"/>
    <w:tmpl w:val="7BEEC056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5D2DE0"/>
    <w:multiLevelType w:val="hybridMultilevel"/>
    <w:tmpl w:val="F9889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8376DE"/>
    <w:multiLevelType w:val="hybridMultilevel"/>
    <w:tmpl w:val="C1AC58E2"/>
    <w:lvl w:ilvl="0" w:tplc="0415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450784"/>
    <w:multiLevelType w:val="hybridMultilevel"/>
    <w:tmpl w:val="F9889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F207FE"/>
    <w:multiLevelType w:val="hybridMultilevel"/>
    <w:tmpl w:val="7BEEC056"/>
    <w:lvl w:ilvl="0" w:tplc="1A86F6E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1467337">
    <w:abstractNumId w:val="10"/>
  </w:num>
  <w:num w:numId="2" w16cid:durableId="1835222032">
    <w:abstractNumId w:val="13"/>
  </w:num>
  <w:num w:numId="3" w16cid:durableId="1179344460">
    <w:abstractNumId w:val="18"/>
  </w:num>
  <w:num w:numId="4" w16cid:durableId="1369836112">
    <w:abstractNumId w:val="9"/>
  </w:num>
  <w:num w:numId="5" w16cid:durableId="1858735891">
    <w:abstractNumId w:val="0"/>
  </w:num>
  <w:num w:numId="6" w16cid:durableId="1083262566">
    <w:abstractNumId w:val="6"/>
  </w:num>
  <w:num w:numId="7" w16cid:durableId="2009818973">
    <w:abstractNumId w:val="19"/>
  </w:num>
  <w:num w:numId="8" w16cid:durableId="2145273887">
    <w:abstractNumId w:val="14"/>
  </w:num>
  <w:num w:numId="9" w16cid:durableId="551354788">
    <w:abstractNumId w:val="11"/>
  </w:num>
  <w:num w:numId="10" w16cid:durableId="524058061">
    <w:abstractNumId w:val="5"/>
  </w:num>
  <w:num w:numId="11" w16cid:durableId="506677744">
    <w:abstractNumId w:val="4"/>
  </w:num>
  <w:num w:numId="12" w16cid:durableId="2113624783">
    <w:abstractNumId w:val="7"/>
  </w:num>
  <w:num w:numId="13" w16cid:durableId="250699724">
    <w:abstractNumId w:val="12"/>
  </w:num>
  <w:num w:numId="14" w16cid:durableId="546526083">
    <w:abstractNumId w:val="3"/>
  </w:num>
  <w:num w:numId="15" w16cid:durableId="245305592">
    <w:abstractNumId w:val="2"/>
  </w:num>
  <w:num w:numId="16" w16cid:durableId="440997015">
    <w:abstractNumId w:val="16"/>
  </w:num>
  <w:num w:numId="17" w16cid:durableId="197360617">
    <w:abstractNumId w:val="17"/>
  </w:num>
  <w:num w:numId="18" w16cid:durableId="57825902">
    <w:abstractNumId w:val="8"/>
  </w:num>
  <w:num w:numId="19" w16cid:durableId="810484580">
    <w:abstractNumId w:val="15"/>
  </w:num>
  <w:num w:numId="20" w16cid:durableId="3984097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removePersonalInformation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0E1"/>
    <w:rsid w:val="0000467D"/>
    <w:rsid w:val="00015697"/>
    <w:rsid w:val="000233DC"/>
    <w:rsid w:val="000250EE"/>
    <w:rsid w:val="00025843"/>
    <w:rsid w:val="0002684C"/>
    <w:rsid w:val="000279CF"/>
    <w:rsid w:val="00037760"/>
    <w:rsid w:val="00041612"/>
    <w:rsid w:val="00047491"/>
    <w:rsid w:val="00056E03"/>
    <w:rsid w:val="0006399B"/>
    <w:rsid w:val="00094F01"/>
    <w:rsid w:val="00096BD6"/>
    <w:rsid w:val="000B0283"/>
    <w:rsid w:val="000B584A"/>
    <w:rsid w:val="000B6565"/>
    <w:rsid w:val="000C0673"/>
    <w:rsid w:val="000D0995"/>
    <w:rsid w:val="000D3F88"/>
    <w:rsid w:val="000D7C71"/>
    <w:rsid w:val="000F68F0"/>
    <w:rsid w:val="00102774"/>
    <w:rsid w:val="00105CF1"/>
    <w:rsid w:val="00106A75"/>
    <w:rsid w:val="00113899"/>
    <w:rsid w:val="00116B20"/>
    <w:rsid w:val="00117E65"/>
    <w:rsid w:val="00122C07"/>
    <w:rsid w:val="001340FA"/>
    <w:rsid w:val="00134C50"/>
    <w:rsid w:val="00135C3B"/>
    <w:rsid w:val="00143DDA"/>
    <w:rsid w:val="001440DB"/>
    <w:rsid w:val="00145C2A"/>
    <w:rsid w:val="00147A0B"/>
    <w:rsid w:val="0015169C"/>
    <w:rsid w:val="0015252A"/>
    <w:rsid w:val="00153B24"/>
    <w:rsid w:val="00163066"/>
    <w:rsid w:val="0016508D"/>
    <w:rsid w:val="001723C2"/>
    <w:rsid w:val="00172807"/>
    <w:rsid w:val="00193B38"/>
    <w:rsid w:val="001A03A7"/>
    <w:rsid w:val="001A692B"/>
    <w:rsid w:val="001B1BFE"/>
    <w:rsid w:val="001B4DA7"/>
    <w:rsid w:val="001B6888"/>
    <w:rsid w:val="001C6F74"/>
    <w:rsid w:val="001D3646"/>
    <w:rsid w:val="001D5F90"/>
    <w:rsid w:val="001D7F91"/>
    <w:rsid w:val="001E09B1"/>
    <w:rsid w:val="001E3562"/>
    <w:rsid w:val="001E7400"/>
    <w:rsid w:val="001F4089"/>
    <w:rsid w:val="001F4182"/>
    <w:rsid w:val="001F612D"/>
    <w:rsid w:val="002148D1"/>
    <w:rsid w:val="00226C07"/>
    <w:rsid w:val="00232933"/>
    <w:rsid w:val="0023441D"/>
    <w:rsid w:val="002371DB"/>
    <w:rsid w:val="00246E12"/>
    <w:rsid w:val="002476FE"/>
    <w:rsid w:val="00270D77"/>
    <w:rsid w:val="00287C38"/>
    <w:rsid w:val="00292821"/>
    <w:rsid w:val="00295D8B"/>
    <w:rsid w:val="00296268"/>
    <w:rsid w:val="0029632D"/>
    <w:rsid w:val="002A3D43"/>
    <w:rsid w:val="002B1E1E"/>
    <w:rsid w:val="002B25F3"/>
    <w:rsid w:val="002B2C5D"/>
    <w:rsid w:val="002B4C71"/>
    <w:rsid w:val="002C6C90"/>
    <w:rsid w:val="002C76A7"/>
    <w:rsid w:val="002D276E"/>
    <w:rsid w:val="002E75D5"/>
    <w:rsid w:val="002F0CC0"/>
    <w:rsid w:val="002F19E9"/>
    <w:rsid w:val="002F2B15"/>
    <w:rsid w:val="002F4592"/>
    <w:rsid w:val="0030285C"/>
    <w:rsid w:val="0030420B"/>
    <w:rsid w:val="0031291F"/>
    <w:rsid w:val="00314262"/>
    <w:rsid w:val="00315C4A"/>
    <w:rsid w:val="00321006"/>
    <w:rsid w:val="00324985"/>
    <w:rsid w:val="00342071"/>
    <w:rsid w:val="00342CD7"/>
    <w:rsid w:val="00355DBA"/>
    <w:rsid w:val="003561E4"/>
    <w:rsid w:val="00357742"/>
    <w:rsid w:val="003623A6"/>
    <w:rsid w:val="00363BA3"/>
    <w:rsid w:val="0036404C"/>
    <w:rsid w:val="00367872"/>
    <w:rsid w:val="003760FD"/>
    <w:rsid w:val="00384563"/>
    <w:rsid w:val="00394BF6"/>
    <w:rsid w:val="003A13FF"/>
    <w:rsid w:val="003A34B5"/>
    <w:rsid w:val="003B00FB"/>
    <w:rsid w:val="003B7FC4"/>
    <w:rsid w:val="003C2B82"/>
    <w:rsid w:val="003D2CAE"/>
    <w:rsid w:val="003D301A"/>
    <w:rsid w:val="003D70D8"/>
    <w:rsid w:val="003E524C"/>
    <w:rsid w:val="003F05F8"/>
    <w:rsid w:val="003F2A8B"/>
    <w:rsid w:val="00400530"/>
    <w:rsid w:val="00402AF0"/>
    <w:rsid w:val="0040371A"/>
    <w:rsid w:val="004054C1"/>
    <w:rsid w:val="004058B8"/>
    <w:rsid w:val="0041391C"/>
    <w:rsid w:val="0042420F"/>
    <w:rsid w:val="00426E16"/>
    <w:rsid w:val="004318A4"/>
    <w:rsid w:val="004322FB"/>
    <w:rsid w:val="004412A6"/>
    <w:rsid w:val="00441415"/>
    <w:rsid w:val="00442AF5"/>
    <w:rsid w:val="004431C8"/>
    <w:rsid w:val="00443970"/>
    <w:rsid w:val="00446A61"/>
    <w:rsid w:val="00454435"/>
    <w:rsid w:val="004607B7"/>
    <w:rsid w:val="004634A0"/>
    <w:rsid w:val="0047382E"/>
    <w:rsid w:val="00477DDC"/>
    <w:rsid w:val="004863A1"/>
    <w:rsid w:val="00490F0A"/>
    <w:rsid w:val="004A33D3"/>
    <w:rsid w:val="004B06B7"/>
    <w:rsid w:val="004B1865"/>
    <w:rsid w:val="004B2141"/>
    <w:rsid w:val="004B22FF"/>
    <w:rsid w:val="004C4506"/>
    <w:rsid w:val="004C751B"/>
    <w:rsid w:val="004D6865"/>
    <w:rsid w:val="004E1751"/>
    <w:rsid w:val="004F17DB"/>
    <w:rsid w:val="004F56A5"/>
    <w:rsid w:val="004F624A"/>
    <w:rsid w:val="004F6CD5"/>
    <w:rsid w:val="0050035D"/>
    <w:rsid w:val="0050361A"/>
    <w:rsid w:val="00503B9A"/>
    <w:rsid w:val="00505D8E"/>
    <w:rsid w:val="00507FE9"/>
    <w:rsid w:val="0051084E"/>
    <w:rsid w:val="00510B1F"/>
    <w:rsid w:val="00514571"/>
    <w:rsid w:val="00523FB9"/>
    <w:rsid w:val="0052685C"/>
    <w:rsid w:val="005275E8"/>
    <w:rsid w:val="0053162B"/>
    <w:rsid w:val="005351C4"/>
    <w:rsid w:val="00536955"/>
    <w:rsid w:val="0053739F"/>
    <w:rsid w:val="005513E4"/>
    <w:rsid w:val="00554DAA"/>
    <w:rsid w:val="00556C1B"/>
    <w:rsid w:val="005573A3"/>
    <w:rsid w:val="00562D36"/>
    <w:rsid w:val="00565D34"/>
    <w:rsid w:val="00573556"/>
    <w:rsid w:val="005779D1"/>
    <w:rsid w:val="00583326"/>
    <w:rsid w:val="00585405"/>
    <w:rsid w:val="00593874"/>
    <w:rsid w:val="005A2AD4"/>
    <w:rsid w:val="005A7014"/>
    <w:rsid w:val="005B2225"/>
    <w:rsid w:val="005B4C41"/>
    <w:rsid w:val="005B6462"/>
    <w:rsid w:val="005B6C0A"/>
    <w:rsid w:val="005B75BB"/>
    <w:rsid w:val="005C41D7"/>
    <w:rsid w:val="005C451D"/>
    <w:rsid w:val="005C4928"/>
    <w:rsid w:val="005C773C"/>
    <w:rsid w:val="005D01DA"/>
    <w:rsid w:val="005D2655"/>
    <w:rsid w:val="005D2CE7"/>
    <w:rsid w:val="005E39E9"/>
    <w:rsid w:val="005E6272"/>
    <w:rsid w:val="005F000B"/>
    <w:rsid w:val="0060171F"/>
    <w:rsid w:val="00603AF1"/>
    <w:rsid w:val="006134A9"/>
    <w:rsid w:val="006177BC"/>
    <w:rsid w:val="00625DEE"/>
    <w:rsid w:val="00645EAE"/>
    <w:rsid w:val="00652F3E"/>
    <w:rsid w:val="00653832"/>
    <w:rsid w:val="0065588F"/>
    <w:rsid w:val="00660212"/>
    <w:rsid w:val="006640AF"/>
    <w:rsid w:val="006708F9"/>
    <w:rsid w:val="0067144C"/>
    <w:rsid w:val="0067280F"/>
    <w:rsid w:val="00674EFB"/>
    <w:rsid w:val="00675B69"/>
    <w:rsid w:val="006803DA"/>
    <w:rsid w:val="00683652"/>
    <w:rsid w:val="006878A0"/>
    <w:rsid w:val="00692609"/>
    <w:rsid w:val="006B727A"/>
    <w:rsid w:val="006C67A8"/>
    <w:rsid w:val="006D06C7"/>
    <w:rsid w:val="006D3FC6"/>
    <w:rsid w:val="006E0EEE"/>
    <w:rsid w:val="006E3F8B"/>
    <w:rsid w:val="006E78C1"/>
    <w:rsid w:val="006F25FF"/>
    <w:rsid w:val="006F35BF"/>
    <w:rsid w:val="006F4794"/>
    <w:rsid w:val="00700F94"/>
    <w:rsid w:val="00703B5B"/>
    <w:rsid w:val="00705899"/>
    <w:rsid w:val="007109B4"/>
    <w:rsid w:val="00710BE6"/>
    <w:rsid w:val="00714AB8"/>
    <w:rsid w:val="00715A55"/>
    <w:rsid w:val="007200B0"/>
    <w:rsid w:val="00735B8A"/>
    <w:rsid w:val="00736B6B"/>
    <w:rsid w:val="00740F06"/>
    <w:rsid w:val="00741D40"/>
    <w:rsid w:val="00745D06"/>
    <w:rsid w:val="0074653F"/>
    <w:rsid w:val="007502F5"/>
    <w:rsid w:val="0075230A"/>
    <w:rsid w:val="00753665"/>
    <w:rsid w:val="00756567"/>
    <w:rsid w:val="0076202A"/>
    <w:rsid w:val="00770EF8"/>
    <w:rsid w:val="00771498"/>
    <w:rsid w:val="007806DE"/>
    <w:rsid w:val="007B2751"/>
    <w:rsid w:val="007C025B"/>
    <w:rsid w:val="007C0381"/>
    <w:rsid w:val="007C6411"/>
    <w:rsid w:val="007D04A3"/>
    <w:rsid w:val="007E0D7C"/>
    <w:rsid w:val="007E1674"/>
    <w:rsid w:val="007E411A"/>
    <w:rsid w:val="007F21C4"/>
    <w:rsid w:val="007F538E"/>
    <w:rsid w:val="007F5E53"/>
    <w:rsid w:val="007F731D"/>
    <w:rsid w:val="0080355D"/>
    <w:rsid w:val="00804C04"/>
    <w:rsid w:val="0080589F"/>
    <w:rsid w:val="008124E5"/>
    <w:rsid w:val="00835C57"/>
    <w:rsid w:val="0083621A"/>
    <w:rsid w:val="00837E26"/>
    <w:rsid w:val="0084116E"/>
    <w:rsid w:val="00847AC0"/>
    <w:rsid w:val="00857B73"/>
    <w:rsid w:val="00863126"/>
    <w:rsid w:val="008654CB"/>
    <w:rsid w:val="0086718A"/>
    <w:rsid w:val="00885F3B"/>
    <w:rsid w:val="00891322"/>
    <w:rsid w:val="008950CE"/>
    <w:rsid w:val="008A6FDE"/>
    <w:rsid w:val="008B0047"/>
    <w:rsid w:val="008B26B4"/>
    <w:rsid w:val="008B3192"/>
    <w:rsid w:val="008C10FA"/>
    <w:rsid w:val="008C3FAA"/>
    <w:rsid w:val="008D43A6"/>
    <w:rsid w:val="008D4E5F"/>
    <w:rsid w:val="008D6631"/>
    <w:rsid w:val="008E223A"/>
    <w:rsid w:val="008E3F73"/>
    <w:rsid w:val="008F108B"/>
    <w:rsid w:val="00900133"/>
    <w:rsid w:val="009038BA"/>
    <w:rsid w:val="009049EC"/>
    <w:rsid w:val="009250AC"/>
    <w:rsid w:val="009253EA"/>
    <w:rsid w:val="00930AB3"/>
    <w:rsid w:val="009310BD"/>
    <w:rsid w:val="00933BD7"/>
    <w:rsid w:val="00934218"/>
    <w:rsid w:val="0093459B"/>
    <w:rsid w:val="00935739"/>
    <w:rsid w:val="00936769"/>
    <w:rsid w:val="009755BE"/>
    <w:rsid w:val="00985018"/>
    <w:rsid w:val="00987BF1"/>
    <w:rsid w:val="009924BC"/>
    <w:rsid w:val="00993AD4"/>
    <w:rsid w:val="00994024"/>
    <w:rsid w:val="00994F1D"/>
    <w:rsid w:val="009965D8"/>
    <w:rsid w:val="009A0A08"/>
    <w:rsid w:val="009A3161"/>
    <w:rsid w:val="009C0873"/>
    <w:rsid w:val="009E1DB9"/>
    <w:rsid w:val="009E7043"/>
    <w:rsid w:val="009F50CF"/>
    <w:rsid w:val="00A00D52"/>
    <w:rsid w:val="00A02413"/>
    <w:rsid w:val="00A120D9"/>
    <w:rsid w:val="00A167E8"/>
    <w:rsid w:val="00A22248"/>
    <w:rsid w:val="00A25AE4"/>
    <w:rsid w:val="00A26335"/>
    <w:rsid w:val="00A27D77"/>
    <w:rsid w:val="00A34C43"/>
    <w:rsid w:val="00A439FF"/>
    <w:rsid w:val="00A440E1"/>
    <w:rsid w:val="00A6322C"/>
    <w:rsid w:val="00A70CB1"/>
    <w:rsid w:val="00A74BCA"/>
    <w:rsid w:val="00A84E3A"/>
    <w:rsid w:val="00A9340E"/>
    <w:rsid w:val="00AA79A3"/>
    <w:rsid w:val="00AB2DFC"/>
    <w:rsid w:val="00AC0CBB"/>
    <w:rsid w:val="00AC3762"/>
    <w:rsid w:val="00AC39C0"/>
    <w:rsid w:val="00AD02E7"/>
    <w:rsid w:val="00AE1C5C"/>
    <w:rsid w:val="00AE4887"/>
    <w:rsid w:val="00AF02CF"/>
    <w:rsid w:val="00AF1B06"/>
    <w:rsid w:val="00AF319F"/>
    <w:rsid w:val="00B02148"/>
    <w:rsid w:val="00B10C9F"/>
    <w:rsid w:val="00B171B6"/>
    <w:rsid w:val="00B23FAD"/>
    <w:rsid w:val="00B3003C"/>
    <w:rsid w:val="00B301EB"/>
    <w:rsid w:val="00B3571E"/>
    <w:rsid w:val="00B452E9"/>
    <w:rsid w:val="00B51644"/>
    <w:rsid w:val="00B524A4"/>
    <w:rsid w:val="00B527BD"/>
    <w:rsid w:val="00B714C9"/>
    <w:rsid w:val="00B743A9"/>
    <w:rsid w:val="00B83409"/>
    <w:rsid w:val="00B854D3"/>
    <w:rsid w:val="00B914F8"/>
    <w:rsid w:val="00B92FA3"/>
    <w:rsid w:val="00BA162B"/>
    <w:rsid w:val="00BA1F38"/>
    <w:rsid w:val="00BA22B2"/>
    <w:rsid w:val="00BA4F2D"/>
    <w:rsid w:val="00BB21AC"/>
    <w:rsid w:val="00BB36F3"/>
    <w:rsid w:val="00BB371B"/>
    <w:rsid w:val="00BB5D0E"/>
    <w:rsid w:val="00BC5407"/>
    <w:rsid w:val="00BE33A1"/>
    <w:rsid w:val="00BF1C1A"/>
    <w:rsid w:val="00C02E7D"/>
    <w:rsid w:val="00C05D88"/>
    <w:rsid w:val="00C10A6E"/>
    <w:rsid w:val="00C14B2A"/>
    <w:rsid w:val="00C270A2"/>
    <w:rsid w:val="00C301EC"/>
    <w:rsid w:val="00C318B2"/>
    <w:rsid w:val="00C32FE5"/>
    <w:rsid w:val="00C40AA4"/>
    <w:rsid w:val="00C57B02"/>
    <w:rsid w:val="00C624E8"/>
    <w:rsid w:val="00C73383"/>
    <w:rsid w:val="00C7381C"/>
    <w:rsid w:val="00C77111"/>
    <w:rsid w:val="00C8047C"/>
    <w:rsid w:val="00C86A88"/>
    <w:rsid w:val="00C922A1"/>
    <w:rsid w:val="00C9681A"/>
    <w:rsid w:val="00CA6337"/>
    <w:rsid w:val="00CC08DD"/>
    <w:rsid w:val="00CC41A9"/>
    <w:rsid w:val="00CD578C"/>
    <w:rsid w:val="00CD5D98"/>
    <w:rsid w:val="00CD5EE3"/>
    <w:rsid w:val="00CE1B9F"/>
    <w:rsid w:val="00D01DC8"/>
    <w:rsid w:val="00D0667B"/>
    <w:rsid w:val="00D06A02"/>
    <w:rsid w:val="00D22703"/>
    <w:rsid w:val="00D22D4D"/>
    <w:rsid w:val="00D26D1C"/>
    <w:rsid w:val="00D31F77"/>
    <w:rsid w:val="00D35580"/>
    <w:rsid w:val="00D4054C"/>
    <w:rsid w:val="00D42C00"/>
    <w:rsid w:val="00D47855"/>
    <w:rsid w:val="00D5014C"/>
    <w:rsid w:val="00D53DDF"/>
    <w:rsid w:val="00D62010"/>
    <w:rsid w:val="00D645FB"/>
    <w:rsid w:val="00D73C53"/>
    <w:rsid w:val="00D747D5"/>
    <w:rsid w:val="00D806F4"/>
    <w:rsid w:val="00D83468"/>
    <w:rsid w:val="00D96F5D"/>
    <w:rsid w:val="00DA51C1"/>
    <w:rsid w:val="00DB07DB"/>
    <w:rsid w:val="00DB4712"/>
    <w:rsid w:val="00DB55F2"/>
    <w:rsid w:val="00DC3264"/>
    <w:rsid w:val="00DC5038"/>
    <w:rsid w:val="00DC5130"/>
    <w:rsid w:val="00DD0B2A"/>
    <w:rsid w:val="00DD16E1"/>
    <w:rsid w:val="00DD221C"/>
    <w:rsid w:val="00DD26EA"/>
    <w:rsid w:val="00DD348D"/>
    <w:rsid w:val="00DD416D"/>
    <w:rsid w:val="00DD4655"/>
    <w:rsid w:val="00DE1696"/>
    <w:rsid w:val="00DE3F59"/>
    <w:rsid w:val="00DF0029"/>
    <w:rsid w:val="00DF1A7A"/>
    <w:rsid w:val="00E034F9"/>
    <w:rsid w:val="00E21ECC"/>
    <w:rsid w:val="00E23889"/>
    <w:rsid w:val="00E24D8C"/>
    <w:rsid w:val="00E27A1B"/>
    <w:rsid w:val="00E369F9"/>
    <w:rsid w:val="00E37377"/>
    <w:rsid w:val="00E420E5"/>
    <w:rsid w:val="00E460A4"/>
    <w:rsid w:val="00E47905"/>
    <w:rsid w:val="00E61158"/>
    <w:rsid w:val="00E6457F"/>
    <w:rsid w:val="00E661E2"/>
    <w:rsid w:val="00E80131"/>
    <w:rsid w:val="00E83AFE"/>
    <w:rsid w:val="00E87BF9"/>
    <w:rsid w:val="00E95EE4"/>
    <w:rsid w:val="00E97DF9"/>
    <w:rsid w:val="00EA0645"/>
    <w:rsid w:val="00EB1EBE"/>
    <w:rsid w:val="00EC1494"/>
    <w:rsid w:val="00EC50B5"/>
    <w:rsid w:val="00EC5475"/>
    <w:rsid w:val="00ED09A9"/>
    <w:rsid w:val="00ED53C9"/>
    <w:rsid w:val="00EE1EFD"/>
    <w:rsid w:val="00EE5315"/>
    <w:rsid w:val="00EE5F42"/>
    <w:rsid w:val="00EE74B1"/>
    <w:rsid w:val="00EF2C42"/>
    <w:rsid w:val="00F02855"/>
    <w:rsid w:val="00F07496"/>
    <w:rsid w:val="00F178EA"/>
    <w:rsid w:val="00F17C03"/>
    <w:rsid w:val="00F218A3"/>
    <w:rsid w:val="00F23516"/>
    <w:rsid w:val="00F30E0B"/>
    <w:rsid w:val="00F3111E"/>
    <w:rsid w:val="00F31F1E"/>
    <w:rsid w:val="00F36943"/>
    <w:rsid w:val="00F56455"/>
    <w:rsid w:val="00F62BD8"/>
    <w:rsid w:val="00F64160"/>
    <w:rsid w:val="00F74283"/>
    <w:rsid w:val="00F74DA5"/>
    <w:rsid w:val="00F76907"/>
    <w:rsid w:val="00F80945"/>
    <w:rsid w:val="00F809F6"/>
    <w:rsid w:val="00F90C93"/>
    <w:rsid w:val="00F91A38"/>
    <w:rsid w:val="00F96F89"/>
    <w:rsid w:val="00F974F5"/>
    <w:rsid w:val="00FA004F"/>
    <w:rsid w:val="00FA2827"/>
    <w:rsid w:val="00FA6E0F"/>
    <w:rsid w:val="00FB17C1"/>
    <w:rsid w:val="00FC3209"/>
    <w:rsid w:val="00FC703E"/>
    <w:rsid w:val="00FD197F"/>
    <w:rsid w:val="00FD1C9D"/>
    <w:rsid w:val="00FD233D"/>
    <w:rsid w:val="00FE09B7"/>
    <w:rsid w:val="00FE3233"/>
    <w:rsid w:val="00FE474F"/>
    <w:rsid w:val="00FE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CCA3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A4F2D"/>
    <w:rPr>
      <w:rFonts w:ascii="Century Gothic" w:hAnsi="Century Gothic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Gasstyl1">
    <w:name w:val="Gas_styl1"/>
    <w:rsid w:val="008124E5"/>
    <w:rPr>
      <w:rFonts w:ascii="Century Gothic" w:hAnsi="Century Gothic"/>
      <w:sz w:val="20"/>
    </w:rPr>
  </w:style>
  <w:style w:type="paragraph" w:styleId="Nagwek">
    <w:name w:val="header"/>
    <w:basedOn w:val="Normalny"/>
    <w:link w:val="NagwekZnak"/>
    <w:locked/>
    <w:rsid w:val="008124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locked/>
    <w:rsid w:val="0016508D"/>
    <w:rPr>
      <w:rFonts w:ascii="Century Gothic" w:hAnsi="Century Gothic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locked/>
    <w:rsid w:val="008124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6508D"/>
    <w:rPr>
      <w:rFonts w:ascii="Century Gothic" w:hAnsi="Century Gothic" w:cs="Times New Roman"/>
      <w:sz w:val="20"/>
      <w:szCs w:val="20"/>
    </w:rPr>
  </w:style>
  <w:style w:type="table" w:styleId="Tabela-Siatka">
    <w:name w:val="Table Grid"/>
    <w:basedOn w:val="Standardowy"/>
    <w:rsid w:val="0067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locked/>
    <w:rsid w:val="008124E5"/>
    <w:rPr>
      <w:rFonts w:cs="Times New Roman"/>
    </w:rPr>
  </w:style>
  <w:style w:type="paragraph" w:customStyle="1" w:styleId="Podstawowyakapitowy">
    <w:name w:val="[Podstawowy akapitowy]"/>
    <w:basedOn w:val="Normalny"/>
    <w:rsid w:val="00EE1EFD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A03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A03A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322F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7F538E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F02855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F02855"/>
  </w:style>
  <w:style w:type="character" w:customStyle="1" w:styleId="TekstkomentarzaZnak">
    <w:name w:val="Tekst komentarza Znak"/>
    <w:basedOn w:val="Domylnaczcionkaakapitu"/>
    <w:link w:val="Tekstkomentarza"/>
    <w:rsid w:val="00F02855"/>
    <w:rPr>
      <w:rFonts w:ascii="Century Gothic" w:hAnsi="Century Gothic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F028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F02855"/>
    <w:rPr>
      <w:rFonts w:ascii="Century Gothic" w:hAnsi="Century Gothic"/>
      <w:b/>
      <w:bCs/>
    </w:rPr>
  </w:style>
  <w:style w:type="character" w:styleId="Wyrnieniedelikatne">
    <w:name w:val="Subtle Emphasis"/>
    <w:basedOn w:val="Domylnaczcionkaakapitu"/>
    <w:uiPriority w:val="19"/>
    <w:qFormat/>
    <w:rsid w:val="00900133"/>
    <w:rPr>
      <w:i/>
      <w:iCs/>
      <w:color w:val="404040" w:themeColor="text1" w:themeTint="BF"/>
    </w:rPr>
  </w:style>
  <w:style w:type="paragraph" w:styleId="Poprawka">
    <w:name w:val="Revision"/>
    <w:hidden/>
    <w:uiPriority w:val="99"/>
    <w:semiHidden/>
    <w:rsid w:val="005F000B"/>
    <w:rPr>
      <w:rFonts w:ascii="Century Gothic" w:hAnsi="Century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wel.haladus\Desktop\formularze\poprawione\zew_gdansk_2607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2FCD76CD6290D7479A9D65C91CB75866" ma:contentTypeVersion="" ma:contentTypeDescription="" ma:contentTypeScope="" ma:versionID="336abe01702564c96767c5db84d42fea">
  <xsd:schema xmlns:xsd="http://www.w3.org/2001/XMLSchema" xmlns:xs="http://www.w3.org/2001/XMLSchema" xmlns:p="http://schemas.microsoft.com/office/2006/metadata/properties" xmlns:ns1="http://schemas.microsoft.com/sharepoint/v3" xmlns:ns2="CD76CD2F-9062-47D7-9A9D-65C91CB75866" targetNamespace="http://schemas.microsoft.com/office/2006/metadata/properties" ma:root="true" ma:fieldsID="2430f99129949294cce9bad118de66e7" ns1:_="" ns2:_="">
    <xsd:import namespace="http://schemas.microsoft.com/sharepoint/v3"/>
    <xsd:import namespace="CD76CD2F-9062-47D7-9A9D-65C91CB75866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owshiddenversion" ma:index="56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7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58" nillable="true" ma:displayName="Wersja" ma:internalName="_UIVersionString" ma:readOnly="true">
      <xsd:simpleType>
        <xsd:restriction base="dms:Text"/>
      </xsd:simpleType>
    </xsd:element>
    <xsd:element name="InstanceID" ma:index="59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0" nillable="true" ma:displayName="Kolejność" ma:hidden="true" ma:internalName="Order">
      <xsd:simpleType>
        <xsd:restriction base="dms:Number"/>
      </xsd:simpleType>
    </xsd:element>
    <xsd:element name="GUID" ma:index="61" nillable="true" ma:displayName="Identyfikator GUID" ma:hidden="true" ma:internalName="GUID" ma:readOnly="true">
      <xsd:simpleType>
        <xsd:restriction base="dms:Unknown"/>
      </xsd:simpleType>
    </xsd:element>
    <xsd:element name="WorkflowVersion" ma:index="62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3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4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5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6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68" nillable="true" ma:displayName="Łącze szablonu" ma:hidden="true" ma:internalName="TemplateUrl">
      <xsd:simpleType>
        <xsd:restriction base="dms:Text"/>
      </xsd:simpleType>
    </xsd:element>
    <xsd:element name="xd_ProgID" ma:index="69" nillable="true" ma:displayName="Łącze pliku HTML" ma:hidden="true" ma:internalName="xd_ProgID">
      <xsd:simpleType>
        <xsd:restriction base="dms:Text"/>
      </xsd:simpleType>
    </xsd:element>
    <xsd:element name="xd_Signature" ma:index="70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76CD2F-9062-47D7-9A9D-65C91CB75866" elementFormDefault="qualified">
    <xsd:import namespace="http://schemas.microsoft.com/office/2006/documentManagement/types"/>
    <xsd:import namespace="http://schemas.microsoft.com/office/infopath/2007/PartnerControls"/>
    <xsd:element name="Osoba" ma:index="73" nillable="true" ma:displayName="Osoba" ma:description="" ma:internalName="Osoba">
      <xsd:simpleType>
        <xsd:restriction base="dms:Text"/>
      </xsd:simpleType>
    </xsd:element>
    <xsd:element name="NazwaPliku" ma:index="74" nillable="true" ma:displayName="NazwaPliku" ma:description="" ma:internalName="NazwaPliku">
      <xsd:simpleType>
        <xsd:restriction base="dms:Text"/>
      </xsd:simpleType>
    </xsd:element>
    <xsd:element name="Odbiorcy2" ma:index="75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0x002FCD76CD6290D7479A9D65C91CB75866</ContentTypeId>
    <TemplateUrl xmlns="http://schemas.microsoft.com/sharepoint/v3" xsi:nil="true"/>
    <Osoba xmlns="CD76CD2F-9062-47D7-9A9D-65C91CB75866">gaz-system\zaneta.kieliszak</Osoba>
    <Odbiorcy2 xmlns="CD76CD2F-9062-47D7-9A9D-65C91CB75866" xsi:nil="true"/>
    <_SourceUrl xmlns="http://schemas.microsoft.com/sharepoint/v3" xsi:nil="true"/>
    <xd_ProgID xmlns="http://schemas.microsoft.com/sharepoint/v3" xsi:nil="true"/>
    <Order xmlns="http://schemas.microsoft.com/sharepoint/v3" xsi:nil="true"/>
    <_SharedFileIndex xmlns="http://schemas.microsoft.com/sharepoint/v3" xsi:nil="true"/>
    <MetaInfo xmlns="http://schemas.microsoft.com/sharepoint/v3" xsi:nil="true"/>
    <NazwaPliku xmlns="CD76CD2F-9062-47D7-9A9D-65C91CB75866">Szablon zewnętrzny POZ unijny POIS_2016.docx</NazwaPliku>
  </documentManagement>
</p:properties>
</file>

<file path=customXml/itemProps1.xml><?xml version="1.0" encoding="utf-8"?>
<ds:datastoreItem xmlns:ds="http://schemas.openxmlformats.org/officeDocument/2006/customXml" ds:itemID="{5E1BFD07-9A46-463E-8CEF-FC4813452D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D76CD2F-9062-47D7-9A9D-65C91CB758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E0DFF4-FFAD-40A6-9F0C-AE7411C5C2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823C23-5A9F-4A05-9586-EFC0029CD57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CD76CD2F-9062-47D7-9A9D-65C91CB7586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zew_gdansk_2607</Template>
  <TotalTime>0</TotalTime>
  <Pages>15</Pages>
  <Words>2104</Words>
  <Characters>12627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Gaz-System</vt:lpstr>
    </vt:vector>
  </TitlesOfParts>
  <LinksUpToDate>false</LinksUpToDate>
  <CharactersWithSpaces>14702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Gaz-System</dc:title>
  <dc:subject>Firmówki</dc:subject>
  <dc:creator/>
  <cp:lastModifiedBy/>
  <cp:revision>1</cp:revision>
  <cp:lastPrinted>2010-02-16T09:54:00Z</cp:lastPrinted>
  <dcterms:created xsi:type="dcterms:W3CDTF">2024-01-18T10:15:00Z</dcterms:created>
  <dcterms:modified xsi:type="dcterms:W3CDTF">2025-12-08T11:08:00Z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nakPisma">
    <vt:lpwstr>PI.4122.84.2014/15034</vt:lpwstr>
  </property>
  <property fmtid="{D5CDD505-2E9C-101B-9397-08002B2CF9AE}" pid="3" name="UNPPisma">
    <vt:lpwstr>2016-132537</vt:lpwstr>
  </property>
  <property fmtid="{D5CDD505-2E9C-101B-9397-08002B2CF9AE}" pid="4" name="ZnakSprawy">
    <vt:lpwstr>PI.4122.84.2014</vt:lpwstr>
  </property>
  <property fmtid="{D5CDD505-2E9C-101B-9397-08002B2CF9AE}" pid="5" name="ZnakSprawyPrzedPrzeniesieniem">
    <vt:lpwstr>PW.4122.400.2012</vt:lpwstr>
  </property>
  <property fmtid="{D5CDD505-2E9C-101B-9397-08002B2CF9AE}" pid="6" name="Autor">
    <vt:lpwstr>KIELISZAK ŻANETA</vt:lpwstr>
  </property>
  <property fmtid="{D5CDD505-2E9C-101B-9397-08002B2CF9AE}" pid="7" name="AutorInicjaly">
    <vt:lpwstr>ŻK</vt:lpwstr>
  </property>
  <property fmtid="{D5CDD505-2E9C-101B-9397-08002B2CF9AE}" pid="8" name="AutorNrTelefonu">
    <vt:lpwstr>-</vt:lpwstr>
  </property>
  <property fmtid="{D5CDD505-2E9C-101B-9397-08002B2CF9AE}" pid="9" name="Stanowisko">
    <vt:lpwstr>SPECJALISTA</vt:lpwstr>
  </property>
  <property fmtid="{D5CDD505-2E9C-101B-9397-08002B2CF9AE}" pid="10" name="OpisPisma">
    <vt:lpwstr>wniosek o wykreślenie ograniczenia z KW</vt:lpwstr>
  </property>
  <property fmtid="{D5CDD505-2E9C-101B-9397-08002B2CF9AE}" pid="11" name="Komorka">
    <vt:lpwstr>Prezes Zarządu</vt:lpwstr>
  </property>
  <property fmtid="{D5CDD505-2E9C-101B-9397-08002B2CF9AE}" pid="12" name="KodKomorki">
    <vt:lpwstr>N</vt:lpwstr>
  </property>
  <property fmtid="{D5CDD505-2E9C-101B-9397-08002B2CF9AE}" pid="13" name="AktualnaData">
    <vt:lpwstr>2016-10-25</vt:lpwstr>
  </property>
  <property fmtid="{D5CDD505-2E9C-101B-9397-08002B2CF9AE}" pid="14" name="Wydzial">
    <vt:lpwstr>Dział Inwestycji Strategicznych w Poznaniu</vt:lpwstr>
  </property>
  <property fmtid="{D5CDD505-2E9C-101B-9397-08002B2CF9AE}" pid="15" name="KodWydzialu">
    <vt:lpwstr>IA</vt:lpwstr>
  </property>
  <property fmtid="{D5CDD505-2E9C-101B-9397-08002B2CF9AE}" pid="16" name="ZaakceptowanePrzez">
    <vt:lpwstr>n/d</vt:lpwstr>
  </property>
  <property fmtid="{D5CDD505-2E9C-101B-9397-08002B2CF9AE}" pid="17" name="PrzekazanieDo">
    <vt:lpwstr/>
  </property>
  <property fmtid="{D5CDD505-2E9C-101B-9397-08002B2CF9AE}" pid="18" name="PrzekazanieDoStanowisko">
    <vt:lpwstr/>
  </property>
  <property fmtid="{D5CDD505-2E9C-101B-9397-08002B2CF9AE}" pid="19" name="PrzekazanieDoKomorkaPracownika">
    <vt:lpwstr/>
  </property>
  <property fmtid="{D5CDD505-2E9C-101B-9397-08002B2CF9AE}" pid="20" name="PrzekazanieWgRozdzielnika">
    <vt:lpwstr/>
  </property>
  <property fmtid="{D5CDD505-2E9C-101B-9397-08002B2CF9AE}" pid="21" name="adresImie">
    <vt:lpwstr/>
  </property>
  <property fmtid="{D5CDD505-2E9C-101B-9397-08002B2CF9AE}" pid="22" name="adresNazwisko">
    <vt:lpwstr/>
  </property>
  <property fmtid="{D5CDD505-2E9C-101B-9397-08002B2CF9AE}" pid="23" name="adresNazwa">
    <vt:lpwstr>WIELKOPOLSKI URZĄD WOJEWÓDZKI W POZNANIU</vt:lpwstr>
  </property>
  <property fmtid="{D5CDD505-2E9C-101B-9397-08002B2CF9AE}" pid="24" name="adresOddzial">
    <vt:lpwstr>WYDZIAŁ SKARBU PAŃSTWA I NIERUCHOMOŚCI</vt:lpwstr>
  </property>
  <property fmtid="{D5CDD505-2E9C-101B-9397-08002B2CF9AE}" pid="25" name="adresUlica">
    <vt:lpwstr>AL.NIEPODLEGŁOŚCI</vt:lpwstr>
  </property>
  <property fmtid="{D5CDD505-2E9C-101B-9397-08002B2CF9AE}" pid="26" name="adresNrDomu">
    <vt:lpwstr>16/18</vt:lpwstr>
  </property>
  <property fmtid="{D5CDD505-2E9C-101B-9397-08002B2CF9AE}" pid="27" name="adresNrLokalu">
    <vt:lpwstr/>
  </property>
  <property fmtid="{D5CDD505-2E9C-101B-9397-08002B2CF9AE}" pid="28" name="adresKodPocztowy">
    <vt:lpwstr>61-713</vt:lpwstr>
  </property>
  <property fmtid="{D5CDD505-2E9C-101B-9397-08002B2CF9AE}" pid="29" name="adresMiejscowosc">
    <vt:lpwstr>POZNAŃ</vt:lpwstr>
  </property>
  <property fmtid="{D5CDD505-2E9C-101B-9397-08002B2CF9AE}" pid="30" name="adresaciDW">
    <vt:lpwstr>SŁAWOMIR NABZDYK</vt:lpwstr>
  </property>
  <property fmtid="{D5CDD505-2E9C-101B-9397-08002B2CF9AE}" pid="31" name="adresaciDW2">
    <vt:lpwstr>SŁAWOMIR NABZDYK, UL. NOWA 16, 63-400 WTÓREK;  </vt:lpwstr>
  </property>
  <property fmtid="{D5CDD505-2E9C-101B-9397-08002B2CF9AE}" pid="32" name="KodKreskowy">
    <vt:lpwstr/>
  </property>
  <property fmtid="{D5CDD505-2E9C-101B-9397-08002B2CF9AE}" pid="33" name="TrescPisma">
    <vt:lpwstr/>
  </property>
</Properties>
</file>